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3379FF" w14:textId="463A906D" w:rsidR="003E1D3B" w:rsidRPr="008357F3" w:rsidRDefault="008357F3" w:rsidP="00653A96">
      <w:pPr>
        <w:pStyle w:val="af7"/>
        <w:ind w:leftChars="0" w:left="0" w:right="1085" w:firstLineChars="0" w:firstLine="0"/>
        <w:rPr>
          <w:sz w:val="36"/>
          <w:szCs w:val="36"/>
          <w:shd w:val="pct15" w:color="auto" w:fill="FFFFFF"/>
        </w:rPr>
      </w:pPr>
      <w:r w:rsidRPr="008357F3">
        <w:rPr>
          <w:rFonts w:hint="eastAsia"/>
          <w:sz w:val="36"/>
          <w:szCs w:val="36"/>
          <w:shd w:val="pct15" w:color="auto" w:fill="FFFFFF"/>
        </w:rPr>
        <w:t>2,024年3月会議　一般質問</w:t>
      </w:r>
    </w:p>
    <w:p w14:paraId="70DBE507" w14:textId="7865A33D" w:rsidR="003E1D3B" w:rsidRPr="00BD469A" w:rsidRDefault="008357F3" w:rsidP="003E1D3B">
      <w:pPr>
        <w:pStyle w:val="af5"/>
        <w:ind w:left="328" w:hanging="328"/>
        <w:rPr>
          <w:b/>
          <w:bCs/>
          <w:sz w:val="32"/>
          <w:szCs w:val="32"/>
        </w:rPr>
      </w:pPr>
      <w:r w:rsidRPr="00BD469A">
        <w:rPr>
          <w:rFonts w:hint="eastAsia"/>
          <w:b/>
          <w:bCs/>
          <w:sz w:val="32"/>
          <w:szCs w:val="32"/>
        </w:rPr>
        <w:t>「</w:t>
      </w:r>
      <w:r w:rsidR="003E1D3B" w:rsidRPr="00BD469A">
        <w:rPr>
          <w:rFonts w:hint="eastAsia"/>
          <w:b/>
          <w:bCs/>
          <w:sz w:val="32"/>
          <w:szCs w:val="32"/>
        </w:rPr>
        <w:t>能登半島地震から見えた当町の防災対策の課題について</w:t>
      </w:r>
      <w:r w:rsidRPr="00BD469A">
        <w:rPr>
          <w:rFonts w:hint="eastAsia"/>
          <w:b/>
          <w:bCs/>
          <w:sz w:val="32"/>
          <w:szCs w:val="32"/>
        </w:rPr>
        <w:t>」を質問！！</w:t>
      </w:r>
    </w:p>
    <w:p w14:paraId="3EEE42FE" w14:textId="77777777" w:rsidR="003E1D3B" w:rsidRDefault="003E1D3B" w:rsidP="003E1D3B">
      <w:pPr>
        <w:pStyle w:val="af5"/>
        <w:ind w:left="217" w:hanging="217"/>
      </w:pPr>
      <w:r>
        <w:rPr>
          <w:rFonts w:hint="eastAsia"/>
        </w:rPr>
        <w:t xml:space="preserve">　　まず、</w:t>
      </w:r>
      <w:r>
        <w:t>元日に起きた能登半島地震</w:t>
      </w:r>
      <w:r>
        <w:rPr>
          <w:rFonts w:hint="eastAsia"/>
        </w:rPr>
        <w:t>におきまして</w:t>
      </w:r>
      <w:r>
        <w:t>多くの犠牲者が出ており、</w:t>
      </w:r>
      <w:r>
        <w:rPr>
          <w:rFonts w:hint="eastAsia"/>
        </w:rPr>
        <w:t>１万3,500人も</w:t>
      </w:r>
      <w:r>
        <w:t>被災者の方は</w:t>
      </w:r>
      <w:r>
        <w:rPr>
          <w:rFonts w:hint="eastAsia"/>
        </w:rPr>
        <w:t>今なお</w:t>
      </w:r>
      <w:r>
        <w:t>困難を極めて</w:t>
      </w:r>
      <w:r>
        <w:rPr>
          <w:rFonts w:hint="eastAsia"/>
        </w:rPr>
        <w:t>おります。お亡くなりになられた方に哀悼の意を表するとともに、被災された皆様に心からお見舞いを申し上げます。そして、一日も早い復旧・復興をお祈り申し上げます。</w:t>
      </w:r>
    </w:p>
    <w:p w14:paraId="558CD114" w14:textId="77777777" w:rsidR="003E1D3B" w:rsidRDefault="003E1D3B" w:rsidP="003E1D3B">
      <w:pPr>
        <w:pStyle w:val="af5"/>
        <w:ind w:left="217" w:hanging="217"/>
      </w:pPr>
      <w:r>
        <w:rPr>
          <w:rFonts w:hint="eastAsia"/>
        </w:rPr>
        <w:t xml:space="preserve">　　さて、</w:t>
      </w:r>
      <w:r>
        <w:t>今回の地震で</w:t>
      </w:r>
      <w:r>
        <w:rPr>
          <w:rFonts w:hint="eastAsia"/>
        </w:rPr>
        <w:t>被害が大きかった</w:t>
      </w:r>
      <w:r>
        <w:t>問題</w:t>
      </w:r>
      <w:r>
        <w:rPr>
          <w:rFonts w:hint="eastAsia"/>
        </w:rPr>
        <w:t>・要因といたしまして私が注目したのは</w:t>
      </w:r>
      <w:r>
        <w:t>、被災住民の</w:t>
      </w:r>
      <w:r>
        <w:rPr>
          <w:rFonts w:hint="eastAsia"/>
        </w:rPr>
        <w:t>皆様の</w:t>
      </w:r>
      <w:r>
        <w:t>高齢化や冬の避難生活、</w:t>
      </w:r>
      <w:r>
        <w:rPr>
          <w:rFonts w:hint="eastAsia"/>
        </w:rPr>
        <w:t>またお</w:t>
      </w:r>
      <w:r>
        <w:t>正月の帰省者がいたこと、</w:t>
      </w:r>
      <w:r>
        <w:rPr>
          <w:rFonts w:hint="eastAsia"/>
        </w:rPr>
        <w:t>電気や上下水道等</w:t>
      </w:r>
      <w:r>
        <w:t>インフラの崩壊、情報を取得できない方が多くいた</w:t>
      </w:r>
      <w:r>
        <w:rPr>
          <w:rFonts w:hint="eastAsia"/>
        </w:rPr>
        <w:t>こと</w:t>
      </w:r>
      <w:r>
        <w:t>等で</w:t>
      </w:r>
      <w:r>
        <w:rPr>
          <w:rFonts w:hint="eastAsia"/>
        </w:rPr>
        <w:t>ございました。</w:t>
      </w:r>
    </w:p>
    <w:p w14:paraId="163DDF0F" w14:textId="77777777" w:rsidR="003E1D3B" w:rsidRDefault="003E1D3B" w:rsidP="003E1D3B">
      <w:pPr>
        <w:pStyle w:val="af5"/>
        <w:ind w:left="217" w:hanging="217"/>
      </w:pPr>
      <w:r>
        <w:rPr>
          <w:rFonts w:hint="eastAsia"/>
        </w:rPr>
        <w:t xml:space="preserve">　　</w:t>
      </w:r>
      <w:r>
        <w:t>当町にお</w:t>
      </w:r>
      <w:r>
        <w:rPr>
          <w:rFonts w:hint="eastAsia"/>
        </w:rPr>
        <w:t>きまし</w:t>
      </w:r>
      <w:r>
        <w:t>ても高齢化率が高いことや</w:t>
      </w:r>
      <w:r>
        <w:rPr>
          <w:rFonts w:hint="eastAsia"/>
        </w:rPr>
        <w:t>、</w:t>
      </w:r>
      <w:r>
        <w:t>人口以上の国内外の観光客、別荘所有者、通勤通学者等</w:t>
      </w:r>
      <w:r>
        <w:rPr>
          <w:rFonts w:hint="eastAsia"/>
        </w:rPr>
        <w:t>、そして冬の寒さ厳しい避難生活を</w:t>
      </w:r>
      <w:r>
        <w:t>鑑み</w:t>
      </w:r>
      <w:r>
        <w:rPr>
          <w:rFonts w:hint="eastAsia"/>
        </w:rPr>
        <w:t>ますと、改めて</w:t>
      </w:r>
      <w:r>
        <w:t>防災対策</w:t>
      </w:r>
      <w:r>
        <w:rPr>
          <w:rFonts w:hint="eastAsia"/>
        </w:rPr>
        <w:t>の</w:t>
      </w:r>
      <w:r>
        <w:t>課題があることから</w:t>
      </w:r>
      <w:r>
        <w:rPr>
          <w:rFonts w:hint="eastAsia"/>
        </w:rPr>
        <w:t>、</w:t>
      </w:r>
      <w:r>
        <w:t>次のことを伺</w:t>
      </w:r>
      <w:r>
        <w:rPr>
          <w:rFonts w:hint="eastAsia"/>
        </w:rPr>
        <w:t>います</w:t>
      </w:r>
      <w:r>
        <w:t>。</w:t>
      </w:r>
    </w:p>
    <w:p w14:paraId="5EA3006A" w14:textId="77777777" w:rsidR="003E1D3B" w:rsidRDefault="003E1D3B" w:rsidP="003E1D3B">
      <w:pPr>
        <w:pStyle w:val="af5"/>
        <w:ind w:left="217" w:hanging="217"/>
      </w:pPr>
      <w:r>
        <w:rPr>
          <w:rFonts w:hint="eastAsia"/>
        </w:rPr>
        <w:t xml:space="preserve">　　まず、</w:t>
      </w:r>
      <w:r>
        <w:t>（１）</w:t>
      </w:r>
      <w:r>
        <w:rPr>
          <w:rFonts w:hint="eastAsia"/>
        </w:rPr>
        <w:t>の質問です。</w:t>
      </w:r>
    </w:p>
    <w:p w14:paraId="2E53C4AA" w14:textId="77777777" w:rsidR="003E1D3B" w:rsidRDefault="003E1D3B" w:rsidP="003E1D3B">
      <w:pPr>
        <w:pStyle w:val="af5"/>
        <w:ind w:left="217" w:hanging="217"/>
      </w:pPr>
      <w:r>
        <w:rPr>
          <w:rFonts w:hint="eastAsia"/>
        </w:rPr>
        <w:t xml:space="preserve">　　</w:t>
      </w:r>
      <w:r>
        <w:t>高齢化や冬の避難生活について伺</w:t>
      </w:r>
      <w:r>
        <w:rPr>
          <w:rFonts w:hint="eastAsia"/>
        </w:rPr>
        <w:t>いたいと思います。</w:t>
      </w:r>
    </w:p>
    <w:p w14:paraId="5EAC85A6" w14:textId="77777777" w:rsidR="003E1D3B" w:rsidRDefault="003E1D3B" w:rsidP="003E1D3B">
      <w:pPr>
        <w:pStyle w:val="af5"/>
        <w:ind w:left="217" w:hanging="217"/>
        <w:rPr>
          <w:rFonts w:hAnsi="ＭＳ 明朝" w:cs="ＭＳ 明朝"/>
        </w:rPr>
      </w:pPr>
      <w:r>
        <w:rPr>
          <w:rFonts w:hint="eastAsia"/>
        </w:rPr>
        <w:t xml:space="preserve">　　信濃毎日新聞でも冬の避難等特集が現在組まれておりましたけれども、</w:t>
      </w:r>
      <w:r>
        <w:rPr>
          <w:rFonts w:hAnsi="ＭＳ 明朝" w:cs="ＭＳ 明朝" w:hint="eastAsia"/>
        </w:rPr>
        <w:t>①の質問です。</w:t>
      </w:r>
    </w:p>
    <w:p w14:paraId="1B900D9E" w14:textId="77777777" w:rsidR="003E1D3B" w:rsidRDefault="003E1D3B" w:rsidP="003E1D3B">
      <w:pPr>
        <w:pStyle w:val="af5"/>
        <w:ind w:left="217" w:hanging="217"/>
      </w:pPr>
      <w:r>
        <w:rPr>
          <w:rFonts w:hAnsi="ＭＳ 明朝" w:cs="ＭＳ 明朝" w:hint="eastAsia"/>
        </w:rPr>
        <w:t xml:space="preserve">　　</w:t>
      </w:r>
      <w:r>
        <w:t>当町の高齢化率は</w:t>
      </w:r>
      <w:r>
        <w:rPr>
          <w:rFonts w:hint="eastAsia"/>
        </w:rPr>
        <w:t>、</w:t>
      </w:r>
      <w:r>
        <w:t>やがて40％に達すると見込まれ</w:t>
      </w:r>
      <w:r>
        <w:rPr>
          <w:rFonts w:hint="eastAsia"/>
        </w:rPr>
        <w:t>ます。</w:t>
      </w:r>
      <w:r>
        <w:t>今回の地震では倒壊や火災で逃げ遅れた高齢者が多かった</w:t>
      </w:r>
      <w:r>
        <w:rPr>
          <w:rFonts w:hint="eastAsia"/>
        </w:rPr>
        <w:t>わけでございますけれども、</w:t>
      </w:r>
      <w:r>
        <w:t>冬の寒い時期の避難で、特に持病を持つ高齢者</w:t>
      </w:r>
      <w:r>
        <w:rPr>
          <w:rFonts w:hint="eastAsia"/>
        </w:rPr>
        <w:t>の方</w:t>
      </w:r>
      <w:r>
        <w:t>は自宅や車</w:t>
      </w:r>
      <w:r>
        <w:rPr>
          <w:rFonts w:hint="eastAsia"/>
        </w:rPr>
        <w:t>の車</w:t>
      </w:r>
      <w:r>
        <w:t>内、ビニールハウスでの避難生活となっ</w:t>
      </w:r>
      <w:r>
        <w:rPr>
          <w:rFonts w:hint="eastAsia"/>
        </w:rPr>
        <w:t>ておりました。</w:t>
      </w:r>
    </w:p>
    <w:p w14:paraId="006737DA" w14:textId="77777777" w:rsidR="003E1D3B" w:rsidRDefault="003E1D3B" w:rsidP="003E1D3B">
      <w:pPr>
        <w:pStyle w:val="af5"/>
        <w:ind w:left="217" w:hanging="217"/>
      </w:pPr>
      <w:r>
        <w:rPr>
          <w:rFonts w:hint="eastAsia"/>
        </w:rPr>
        <w:t xml:space="preserve">　　日本赤十字北海道看護大学の根本教授によりますと、</w:t>
      </w:r>
      <w:r>
        <w:t>冬の避難生活で注意するポイントと</w:t>
      </w:r>
      <w:r>
        <w:rPr>
          <w:rFonts w:hint="eastAsia"/>
        </w:rPr>
        <w:t>いたしま</w:t>
      </w:r>
      <w:r>
        <w:t>して、Ｔ（トイレ）</w:t>
      </w:r>
      <w:r>
        <w:rPr>
          <w:rFonts w:hint="eastAsia"/>
        </w:rPr>
        <w:t>、もう避難所はトイレに始まりトイレに終わると言われているほど重要でございます。</w:t>
      </w:r>
      <w:r>
        <w:t>Ｋ（キッチン）</w:t>
      </w:r>
      <w:r>
        <w:rPr>
          <w:rFonts w:hint="eastAsia"/>
        </w:rPr>
        <w:t>、食べ物。冬は暖かい食べ物の摂取。避難生活ではタンパク質や食物繊維不足に注意が必要でございます。</w:t>
      </w:r>
      <w:r>
        <w:t>Ｂ（ベッド）</w:t>
      </w:r>
      <w:r>
        <w:rPr>
          <w:rFonts w:hint="eastAsia"/>
        </w:rPr>
        <w:t>、床の雑魚寝は寒くて熟睡ができず睡眠不足になります。段ボールベッドの積極的な使用、また土足での避難で乾燥しますと土が宙に舞い喘息の発作の原因にもなります。</w:t>
      </w:r>
      <w:r>
        <w:t>Ｗ（ウォーム）</w:t>
      </w:r>
      <w:r>
        <w:rPr>
          <w:rFonts w:hint="eastAsia"/>
        </w:rPr>
        <w:t>、頭のてっぺんから足先まで覆う防寒着や湯たんぽ等の活用が大事と言われております。</w:t>
      </w:r>
    </w:p>
    <w:p w14:paraId="12D64452" w14:textId="77777777" w:rsidR="003E1D3B" w:rsidRDefault="003E1D3B" w:rsidP="003E1D3B">
      <w:pPr>
        <w:pStyle w:val="af5"/>
        <w:ind w:left="217" w:hanging="217"/>
      </w:pPr>
      <w:r>
        <w:rPr>
          <w:rFonts w:hint="eastAsia"/>
        </w:rPr>
        <w:t xml:space="preserve">　　この４つ、重要となりますけれども、この点についての町の見解を伺いたいと思います。</w:t>
      </w:r>
    </w:p>
    <w:p w14:paraId="4107B204"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答弁願います。</w:t>
      </w:r>
    </w:p>
    <w:p w14:paraId="5F451C73" w14:textId="77777777" w:rsidR="003E1D3B" w:rsidRDefault="003E1D3B" w:rsidP="003E1D3B">
      <w:pPr>
        <w:pStyle w:val="af5"/>
        <w:ind w:left="217" w:hanging="217"/>
      </w:pPr>
      <w:r>
        <w:rPr>
          <w:rFonts w:hint="eastAsia"/>
        </w:rPr>
        <w:t xml:space="preserve">　　荒井総務課長。</w:t>
      </w:r>
    </w:p>
    <w:p w14:paraId="79614163" w14:textId="77777777" w:rsidR="003E1D3B" w:rsidRDefault="003E1D3B" w:rsidP="003E1D3B">
      <w:pPr>
        <w:pStyle w:val="af4"/>
        <w:ind w:left="2387" w:hanging="217"/>
      </w:pPr>
      <w:r>
        <w:rPr>
          <w:rFonts w:hint="eastAsia"/>
        </w:rPr>
        <w:lastRenderedPageBreak/>
        <w:t>〔総務課長　荒井和彦君登壇〕</w:t>
      </w:r>
    </w:p>
    <w:p w14:paraId="23167C76"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総務課長（荒井和彦君）</w:t>
      </w:r>
      <w:r>
        <w:rPr>
          <w:rFonts w:hint="eastAsia"/>
        </w:rPr>
        <w:t xml:space="preserve">　お答えいたします。</w:t>
      </w:r>
    </w:p>
    <w:p w14:paraId="30B17A55" w14:textId="77777777" w:rsidR="003E1D3B" w:rsidRPr="00036CDE" w:rsidRDefault="003E1D3B" w:rsidP="003E1D3B">
      <w:pPr>
        <w:pStyle w:val="af5"/>
        <w:ind w:left="217" w:hanging="217"/>
      </w:pPr>
      <w:r>
        <w:rPr>
          <w:rFonts w:hint="eastAsia"/>
        </w:rPr>
        <w:t xml:space="preserve">　　議員おっしゃるとおり、トイレ、キッチン、ベッドに加えまして、冬期の避難生活では低体温症を防ぐための暖房、寒さ対策を有するＷ</w:t>
      </w:r>
      <w:r>
        <w:t>（ウォーム）</w:t>
      </w:r>
      <w:r>
        <w:rPr>
          <w:rFonts w:hint="eastAsia"/>
        </w:rPr>
        <w:t>が重要であると認識しております。</w:t>
      </w:r>
    </w:p>
    <w:p w14:paraId="23AEE2F3"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答弁が終わりました。</w:t>
      </w:r>
    </w:p>
    <w:p w14:paraId="0745567A" w14:textId="77777777" w:rsidR="003E1D3B" w:rsidRDefault="003E1D3B" w:rsidP="003E1D3B">
      <w:pPr>
        <w:pStyle w:val="af5"/>
        <w:ind w:left="217" w:hanging="217"/>
      </w:pPr>
      <w:r>
        <w:rPr>
          <w:rFonts w:hint="eastAsia"/>
        </w:rPr>
        <w:t xml:space="preserve">　　12</w:t>
      </w:r>
      <w:r>
        <w:t>番、</w:t>
      </w:r>
      <w:r>
        <w:rPr>
          <w:rFonts w:hint="eastAsia"/>
        </w:rPr>
        <w:t>川島さゆり</w:t>
      </w:r>
      <w:r>
        <w:t>議員。</w:t>
      </w:r>
    </w:p>
    <w:p w14:paraId="0A1343C4" w14:textId="77777777" w:rsidR="003E1D3B" w:rsidRDefault="003E1D3B" w:rsidP="003E1D3B">
      <w:pPr>
        <w:pStyle w:val="af4"/>
        <w:ind w:left="2387" w:hanging="217"/>
      </w:pPr>
      <w:r>
        <w:rPr>
          <w:rFonts w:hint="eastAsia"/>
        </w:rPr>
        <w:t>〔１２番　川島さゆり君登壇〕</w:t>
      </w:r>
    </w:p>
    <w:p w14:paraId="201B6795"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１２番（川島さゆり君）</w:t>
      </w:r>
      <w:r>
        <w:rPr>
          <w:rFonts w:hint="eastAsia"/>
        </w:rPr>
        <w:t xml:space="preserve">　認識をお聞きいたしました。</w:t>
      </w:r>
    </w:p>
    <w:p w14:paraId="56618D81" w14:textId="77777777" w:rsidR="003E1D3B" w:rsidRDefault="003E1D3B" w:rsidP="003E1D3B">
      <w:pPr>
        <w:pStyle w:val="af5"/>
        <w:ind w:left="217" w:hanging="217"/>
      </w:pPr>
      <w:r>
        <w:rPr>
          <w:rFonts w:hint="eastAsia"/>
        </w:rPr>
        <w:t xml:space="preserve">　　ちょっと再質問したいんですけれども、避難所においての今のＢのベッドの部分ですけれども、段ボールベッドも普及されていると思いますのでよいと思いますけれども、テレビ等で見ていますと、昨日もちょっとテレビでやっていたんですけれども、高齢等で腰痛等ある方は大変そうに見えます、硬いものなので。何か町で工夫していることがあれば、ここでお知らせいただきたいと思います。</w:t>
      </w:r>
    </w:p>
    <w:p w14:paraId="777E678D"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答弁願います。</w:t>
      </w:r>
    </w:p>
    <w:p w14:paraId="47577652" w14:textId="77777777" w:rsidR="003E1D3B" w:rsidRDefault="003E1D3B" w:rsidP="003E1D3B">
      <w:pPr>
        <w:pStyle w:val="af5"/>
        <w:ind w:left="217" w:hanging="217"/>
      </w:pPr>
      <w:r>
        <w:rPr>
          <w:rFonts w:hint="eastAsia"/>
        </w:rPr>
        <w:t xml:space="preserve">　　荒井総務課長。</w:t>
      </w:r>
    </w:p>
    <w:p w14:paraId="0163096D" w14:textId="77777777" w:rsidR="003E1D3B" w:rsidRDefault="003E1D3B" w:rsidP="003E1D3B">
      <w:pPr>
        <w:pStyle w:val="af4"/>
        <w:ind w:left="2387" w:hanging="217"/>
      </w:pPr>
      <w:r>
        <w:rPr>
          <w:rFonts w:hint="eastAsia"/>
        </w:rPr>
        <w:t>〔総務課長　荒井和彦君登壇〕</w:t>
      </w:r>
    </w:p>
    <w:p w14:paraId="4F6D41B6"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総務課長（荒井和彦君）</w:t>
      </w:r>
      <w:r>
        <w:rPr>
          <w:rFonts w:hint="eastAsia"/>
        </w:rPr>
        <w:t xml:space="preserve">　お答えいたします。</w:t>
      </w:r>
    </w:p>
    <w:p w14:paraId="2D7EB5EA" w14:textId="77777777" w:rsidR="003E1D3B" w:rsidRDefault="003E1D3B" w:rsidP="003E1D3B">
      <w:pPr>
        <w:pStyle w:val="af5"/>
        <w:ind w:left="217" w:hanging="217"/>
      </w:pPr>
      <w:r>
        <w:rPr>
          <w:rFonts w:hint="eastAsia"/>
        </w:rPr>
        <w:t xml:space="preserve">　　避難所生活における身体的負担の軽減を図るということで、折り畳み式の簡易ベッド、こちらを現在60台ほど備蓄しております。また、これ令和６年度に40台を追加しまして、合計100台備蓄する予定としております。</w:t>
      </w:r>
    </w:p>
    <w:p w14:paraId="7115AC4B" w14:textId="77777777" w:rsidR="003E1D3B" w:rsidRDefault="003E1D3B" w:rsidP="003E1D3B">
      <w:pPr>
        <w:pStyle w:val="af5"/>
        <w:ind w:left="217" w:hanging="217"/>
      </w:pPr>
      <w:r>
        <w:rPr>
          <w:rFonts w:hint="eastAsia"/>
        </w:rPr>
        <w:t xml:space="preserve">　　こちらですけれども、工具使わずに簡単に組み立てが可能なものとなっております。こちら重量も６キロということで、大変軽量につくられておるものでございます。軽量ではあるんですけれども、耐荷重が200キロまで耐えられるということでございますので、こういった折り畳み式の簡易ベッドということで、これをまた自主防災会等の訓練などに持参しまして、皆様に目にしていただくことも考えております。</w:t>
      </w:r>
    </w:p>
    <w:p w14:paraId="677FB4BA" w14:textId="77777777" w:rsidR="003E1D3B" w:rsidRPr="00036CDE" w:rsidRDefault="003E1D3B" w:rsidP="003E1D3B">
      <w:pPr>
        <w:pStyle w:val="af5"/>
        <w:ind w:left="217" w:hanging="217"/>
      </w:pPr>
      <w:r>
        <w:rPr>
          <w:rFonts w:hint="eastAsia"/>
        </w:rPr>
        <w:t xml:space="preserve">　　以上です。</w:t>
      </w:r>
    </w:p>
    <w:p w14:paraId="29452A99"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答弁が終わりました。</w:t>
      </w:r>
    </w:p>
    <w:p w14:paraId="5D80000E" w14:textId="77777777" w:rsidR="003E1D3B" w:rsidRDefault="003E1D3B" w:rsidP="003E1D3B">
      <w:pPr>
        <w:pStyle w:val="af5"/>
        <w:ind w:left="217" w:hanging="217"/>
      </w:pPr>
      <w:r>
        <w:rPr>
          <w:rFonts w:hint="eastAsia"/>
        </w:rPr>
        <w:t xml:space="preserve">　　12</w:t>
      </w:r>
      <w:r>
        <w:t>番、</w:t>
      </w:r>
      <w:r>
        <w:rPr>
          <w:rFonts w:hint="eastAsia"/>
        </w:rPr>
        <w:t>川島さゆり</w:t>
      </w:r>
      <w:r>
        <w:t>議員。</w:t>
      </w:r>
    </w:p>
    <w:p w14:paraId="128EF613" w14:textId="77777777" w:rsidR="003E1D3B" w:rsidRDefault="003E1D3B" w:rsidP="003E1D3B">
      <w:pPr>
        <w:pStyle w:val="af4"/>
        <w:ind w:left="2387" w:hanging="217"/>
      </w:pPr>
      <w:r>
        <w:rPr>
          <w:rFonts w:hint="eastAsia"/>
        </w:rPr>
        <w:t>〔１２番　川島さゆり君登壇〕</w:t>
      </w:r>
    </w:p>
    <w:p w14:paraId="1182FA57" w14:textId="77777777" w:rsidR="003E1D3B" w:rsidRPr="00BB20F4" w:rsidRDefault="003E1D3B" w:rsidP="003E1D3B">
      <w:pPr>
        <w:pStyle w:val="af5"/>
        <w:ind w:left="217" w:hanging="217"/>
      </w:pPr>
      <w:r w:rsidRPr="00374440">
        <w:rPr>
          <w:rFonts w:ascii="ＭＳ ゴシック" w:eastAsia="ＭＳ ゴシック" w:hAnsi="ＭＳ ゴシック" w:hint="eastAsia"/>
        </w:rPr>
        <w:lastRenderedPageBreak/>
        <w:t>○</w:t>
      </w:r>
      <w:r>
        <w:rPr>
          <w:rFonts w:ascii="ＭＳ ゴシック" w:eastAsia="ＭＳ ゴシック" w:hAnsi="ＭＳ ゴシック" w:hint="eastAsia"/>
        </w:rPr>
        <w:t>１２番（川島さゆり君）</w:t>
      </w:r>
      <w:r>
        <w:rPr>
          <w:rFonts w:hint="eastAsia"/>
        </w:rPr>
        <w:t xml:space="preserve">　課長、このベッド、実は私も防災係長に見せていただいて、私もちょっと体重あるほうなんですけれども、見させていただきました。大丈夫だと思います。マットがたしかあったと思うんですが、これ大変段ボールベッドでは高くないということで、今合計で100台ですか、これから入れるものを入れて、普及していただけるということで、まず、風越総合体育館には、これがあるということでよろしいですね。ほかの第２避難所には、ほかの備蓄倉庫とかには、まだ備蓄していないということで、確認ですけれども、よろしいですね。</w:t>
      </w:r>
    </w:p>
    <w:p w14:paraId="68CAA15D"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答弁願います。</w:t>
      </w:r>
    </w:p>
    <w:p w14:paraId="409D4ABF" w14:textId="77777777" w:rsidR="003E1D3B" w:rsidRDefault="003E1D3B" w:rsidP="003E1D3B">
      <w:pPr>
        <w:pStyle w:val="af5"/>
        <w:ind w:left="217" w:hanging="217"/>
      </w:pPr>
      <w:r>
        <w:rPr>
          <w:rFonts w:hint="eastAsia"/>
        </w:rPr>
        <w:t xml:space="preserve">　　荒井総務課長。</w:t>
      </w:r>
    </w:p>
    <w:p w14:paraId="6D4952AE" w14:textId="77777777" w:rsidR="003E1D3B" w:rsidRDefault="003E1D3B" w:rsidP="003E1D3B">
      <w:pPr>
        <w:pStyle w:val="af4"/>
        <w:ind w:left="2387" w:hanging="217"/>
      </w:pPr>
      <w:r>
        <w:rPr>
          <w:rFonts w:hint="eastAsia"/>
        </w:rPr>
        <w:t>〔総務課長　荒井和彦君登壇〕</w:t>
      </w:r>
    </w:p>
    <w:p w14:paraId="30F5E07D"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総務課長（荒井和彦君）</w:t>
      </w:r>
      <w:r>
        <w:rPr>
          <w:rFonts w:hint="eastAsia"/>
        </w:rPr>
        <w:t xml:space="preserve">　お答えいたします。</w:t>
      </w:r>
    </w:p>
    <w:p w14:paraId="63B1D7E0" w14:textId="77777777" w:rsidR="003E1D3B" w:rsidRDefault="003E1D3B" w:rsidP="003E1D3B">
      <w:pPr>
        <w:pStyle w:val="af5"/>
        <w:ind w:left="217" w:hanging="217"/>
      </w:pPr>
      <w:r>
        <w:rPr>
          <w:rFonts w:hint="eastAsia"/>
        </w:rPr>
        <w:t xml:space="preserve">　　こちらは、ほかのところには備蓄はしておりませんが、持ち運びができるというものでございますので、必要に応じてあらゆる避難所のほうへ移動は可能と考えております。</w:t>
      </w:r>
    </w:p>
    <w:p w14:paraId="38B39C9E" w14:textId="77777777" w:rsidR="003E1D3B" w:rsidRPr="00036CDE" w:rsidRDefault="003E1D3B" w:rsidP="003E1D3B">
      <w:pPr>
        <w:pStyle w:val="af5"/>
        <w:ind w:left="217" w:hanging="217"/>
      </w:pPr>
      <w:r>
        <w:rPr>
          <w:rFonts w:hint="eastAsia"/>
        </w:rPr>
        <w:t xml:space="preserve">　　また、マットのほうも不足しておりまして、こちらは保温性も備えておりますので、冬の寝床として最適ではないかと考えております。</w:t>
      </w:r>
    </w:p>
    <w:p w14:paraId="5D8C36FB"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答弁が終わりました。</w:t>
      </w:r>
    </w:p>
    <w:p w14:paraId="6726365D" w14:textId="77777777" w:rsidR="003E1D3B" w:rsidRDefault="003E1D3B" w:rsidP="003E1D3B">
      <w:pPr>
        <w:pStyle w:val="af5"/>
        <w:ind w:left="217" w:hanging="217"/>
      </w:pPr>
      <w:r>
        <w:rPr>
          <w:rFonts w:hint="eastAsia"/>
        </w:rPr>
        <w:t xml:space="preserve">　　12</w:t>
      </w:r>
      <w:r>
        <w:t>番、</w:t>
      </w:r>
      <w:r>
        <w:rPr>
          <w:rFonts w:hint="eastAsia"/>
        </w:rPr>
        <w:t>川島さゆり</w:t>
      </w:r>
      <w:r>
        <w:t>議員。</w:t>
      </w:r>
    </w:p>
    <w:p w14:paraId="40007F4D" w14:textId="77777777" w:rsidR="003E1D3B" w:rsidRDefault="003E1D3B" w:rsidP="003E1D3B">
      <w:pPr>
        <w:pStyle w:val="af4"/>
        <w:ind w:left="2387" w:hanging="217"/>
      </w:pPr>
      <w:r>
        <w:rPr>
          <w:rFonts w:hint="eastAsia"/>
        </w:rPr>
        <w:t>〔１２番　川島さゆり君登壇〕</w:t>
      </w:r>
    </w:p>
    <w:p w14:paraId="6E208DED"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１２番（川島さゆり君）</w:t>
      </w:r>
      <w:r>
        <w:rPr>
          <w:rFonts w:hint="eastAsia"/>
        </w:rPr>
        <w:t xml:space="preserve">　分かりました。</w:t>
      </w:r>
    </w:p>
    <w:p w14:paraId="71F1BEF2" w14:textId="77777777" w:rsidR="003E1D3B" w:rsidRDefault="003E1D3B" w:rsidP="003E1D3B">
      <w:pPr>
        <w:pStyle w:val="af5"/>
        <w:ind w:left="217" w:hanging="217"/>
      </w:pPr>
      <w:r>
        <w:rPr>
          <w:rFonts w:hint="eastAsia"/>
        </w:rPr>
        <w:t xml:space="preserve">　　次の②の質問に入ります。</w:t>
      </w:r>
    </w:p>
    <w:p w14:paraId="623741DF" w14:textId="77777777" w:rsidR="003E1D3B" w:rsidRDefault="003E1D3B" w:rsidP="003E1D3B">
      <w:pPr>
        <w:pStyle w:val="af5"/>
        <w:ind w:left="217" w:hanging="217"/>
      </w:pPr>
      <w:r>
        <w:rPr>
          <w:rFonts w:hint="eastAsia"/>
        </w:rPr>
        <w:t xml:space="preserve">　　次に、</w:t>
      </w:r>
      <w:r>
        <w:t>災害関連死を出さないための対策をどのように考えるか</w:t>
      </w:r>
      <w:r>
        <w:rPr>
          <w:rFonts w:hint="eastAsia"/>
        </w:rPr>
        <w:t>ということで、先ほど来、少し課長も話の中で出ておりますけれども、例えば例を挙げますと、座りっぱなしではエコノミー症候群になりますし、特に冬は低体温、先ほども話が出ておりました。重症化しますと心肺停止を招きます。また、車中泊でガソリンなど節約しようと思うと危険ですし、また自宅でも換気せずストーブを使うことで一酸化炭素中毒起こします。また、高血圧症の方は心不全や心筋梗塞のリスクを高めますので、これらに注意が必要でございますが、この辺のお考えは、町としていかがでしょうか。</w:t>
      </w:r>
    </w:p>
    <w:p w14:paraId="7CE700DE"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答弁願います。</w:t>
      </w:r>
    </w:p>
    <w:p w14:paraId="45194454" w14:textId="77777777" w:rsidR="003E1D3B" w:rsidRDefault="003E1D3B" w:rsidP="003E1D3B">
      <w:pPr>
        <w:pStyle w:val="af5"/>
        <w:ind w:left="217" w:hanging="217"/>
      </w:pPr>
      <w:r>
        <w:rPr>
          <w:rFonts w:hint="eastAsia"/>
        </w:rPr>
        <w:t xml:space="preserve">　　荒井総務課長。</w:t>
      </w:r>
    </w:p>
    <w:p w14:paraId="755F11C5" w14:textId="77777777" w:rsidR="003E1D3B" w:rsidRDefault="003E1D3B" w:rsidP="003E1D3B">
      <w:pPr>
        <w:pStyle w:val="af4"/>
        <w:ind w:left="2387" w:hanging="217"/>
      </w:pPr>
      <w:r>
        <w:rPr>
          <w:rFonts w:hint="eastAsia"/>
        </w:rPr>
        <w:t>〔総務課長　荒井和彦君登壇〕</w:t>
      </w:r>
    </w:p>
    <w:p w14:paraId="5B39A8CD" w14:textId="77777777" w:rsidR="003E1D3B" w:rsidRDefault="003E1D3B" w:rsidP="003E1D3B">
      <w:pPr>
        <w:pStyle w:val="af5"/>
        <w:ind w:left="217" w:hanging="217"/>
      </w:pPr>
      <w:r w:rsidRPr="00374440">
        <w:rPr>
          <w:rFonts w:ascii="ＭＳ ゴシック" w:eastAsia="ＭＳ ゴシック" w:hAnsi="ＭＳ ゴシック" w:hint="eastAsia"/>
        </w:rPr>
        <w:lastRenderedPageBreak/>
        <w:t>○</w:t>
      </w:r>
      <w:r>
        <w:rPr>
          <w:rFonts w:ascii="ＭＳ ゴシック" w:eastAsia="ＭＳ ゴシック" w:hAnsi="ＭＳ ゴシック" w:hint="eastAsia"/>
        </w:rPr>
        <w:t>総務課長（荒井和彦君）</w:t>
      </w:r>
      <w:r>
        <w:rPr>
          <w:rFonts w:hint="eastAsia"/>
        </w:rPr>
        <w:t xml:space="preserve">　お答えいたします。</w:t>
      </w:r>
    </w:p>
    <w:p w14:paraId="4E0DB297" w14:textId="77777777" w:rsidR="003E1D3B" w:rsidRDefault="003E1D3B" w:rsidP="003E1D3B">
      <w:pPr>
        <w:pStyle w:val="af5"/>
        <w:ind w:left="217" w:hanging="217"/>
      </w:pPr>
      <w:r>
        <w:rPr>
          <w:rFonts w:hint="eastAsia"/>
        </w:rPr>
        <w:t xml:space="preserve">　　先ほどの答弁と重複するところがございますけれども、避難所運営の重要な要素であります先ほどのＴＫＢＷ、こちらの重要性を理解し、避難訓練時には避難者を守るための知識や技術の習得に加え、有事の際に必要な備蓄備品の整備が必要であると考えております。</w:t>
      </w:r>
    </w:p>
    <w:p w14:paraId="7E8916D4" w14:textId="77777777" w:rsidR="003E1D3B" w:rsidRPr="00036CDE" w:rsidRDefault="003E1D3B" w:rsidP="003E1D3B">
      <w:pPr>
        <w:pStyle w:val="af5"/>
        <w:ind w:left="217" w:hanging="217"/>
      </w:pPr>
      <w:r>
        <w:rPr>
          <w:rFonts w:hint="eastAsia"/>
        </w:rPr>
        <w:t xml:space="preserve">　　以上でございます。</w:t>
      </w:r>
    </w:p>
    <w:p w14:paraId="6C3DCA42"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答弁が終わりました。</w:t>
      </w:r>
    </w:p>
    <w:p w14:paraId="198540F0" w14:textId="77777777" w:rsidR="003E1D3B" w:rsidRDefault="003E1D3B" w:rsidP="003E1D3B">
      <w:pPr>
        <w:pStyle w:val="af5"/>
        <w:ind w:left="217" w:hanging="217"/>
      </w:pPr>
      <w:r>
        <w:rPr>
          <w:rFonts w:hint="eastAsia"/>
        </w:rPr>
        <w:t xml:space="preserve">　　12</w:t>
      </w:r>
      <w:r>
        <w:t>番、</w:t>
      </w:r>
      <w:r>
        <w:rPr>
          <w:rFonts w:hint="eastAsia"/>
        </w:rPr>
        <w:t>川島さゆり</w:t>
      </w:r>
      <w:r>
        <w:t>議員。</w:t>
      </w:r>
    </w:p>
    <w:p w14:paraId="2818ED83" w14:textId="77777777" w:rsidR="003E1D3B" w:rsidRDefault="003E1D3B" w:rsidP="003E1D3B">
      <w:pPr>
        <w:pStyle w:val="af4"/>
        <w:ind w:left="2387" w:hanging="217"/>
      </w:pPr>
      <w:r>
        <w:rPr>
          <w:rFonts w:hint="eastAsia"/>
        </w:rPr>
        <w:t>〔１２番　川島さゆり君登壇〕</w:t>
      </w:r>
    </w:p>
    <w:p w14:paraId="5F5C8884"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１２番（川島さゆり君）</w:t>
      </w:r>
      <w:r>
        <w:rPr>
          <w:rFonts w:hint="eastAsia"/>
        </w:rPr>
        <w:t xml:space="preserve">　物はしっかりそろえていただく、また避難訓練でもやっていただくということですけれども、ちょっと知識としてＤＭＡＴ、これ医療関係のチームが来ます、いざとなればね。あと、ＤＷＡＴというが福祉関係で入ってくると思います。今日の紙面にちょうど載っていましたので、これらもちょっと参考にしていただければと思いますので、これは答弁要りませんけれども、このようなものが入ってきたときに、しっかり協力ができるような体制を整えていただきたいと思います。</w:t>
      </w:r>
    </w:p>
    <w:p w14:paraId="7BEE0631" w14:textId="77777777" w:rsidR="003E1D3B" w:rsidRDefault="003E1D3B" w:rsidP="003E1D3B">
      <w:pPr>
        <w:pStyle w:val="af5"/>
        <w:ind w:left="217" w:hanging="217"/>
      </w:pPr>
      <w:r>
        <w:rPr>
          <w:rFonts w:hint="eastAsia"/>
        </w:rPr>
        <w:t xml:space="preserve">　　</w:t>
      </w:r>
      <w:r>
        <w:t>（２）</w:t>
      </w:r>
      <w:r>
        <w:rPr>
          <w:rFonts w:hint="eastAsia"/>
        </w:rPr>
        <w:t>の次の質問に入ります。</w:t>
      </w:r>
    </w:p>
    <w:p w14:paraId="7570889F" w14:textId="77777777" w:rsidR="003E1D3B" w:rsidRDefault="003E1D3B" w:rsidP="003E1D3B">
      <w:pPr>
        <w:pStyle w:val="af5"/>
        <w:ind w:left="217" w:hanging="217"/>
      </w:pPr>
      <w:r>
        <w:rPr>
          <w:rFonts w:hint="eastAsia"/>
        </w:rPr>
        <w:t xml:space="preserve">　　</w:t>
      </w:r>
      <w:r>
        <w:t>情報伝達について伺</w:t>
      </w:r>
      <w:r>
        <w:rPr>
          <w:rFonts w:hint="eastAsia"/>
        </w:rPr>
        <w:t>ってまいります。</w:t>
      </w:r>
    </w:p>
    <w:p w14:paraId="793641A8" w14:textId="77777777" w:rsidR="003E1D3B" w:rsidRDefault="003E1D3B" w:rsidP="003E1D3B">
      <w:pPr>
        <w:pStyle w:val="af5"/>
        <w:ind w:left="217" w:hanging="217"/>
      </w:pPr>
      <w:r>
        <w:rPr>
          <w:rFonts w:hint="eastAsia"/>
        </w:rPr>
        <w:t xml:space="preserve">　　能登半島地震でも３日間携帯も入らず、情報が入ってこなかったということを聞いております。危機的状況だと思います。</w:t>
      </w:r>
    </w:p>
    <w:p w14:paraId="3181BAA6" w14:textId="77777777" w:rsidR="003E1D3B" w:rsidRPr="00BB20F4" w:rsidRDefault="003E1D3B" w:rsidP="003E1D3B">
      <w:pPr>
        <w:pStyle w:val="af5"/>
        <w:ind w:left="217" w:hanging="217"/>
      </w:pPr>
      <w:r>
        <w:rPr>
          <w:rFonts w:hint="eastAsia"/>
        </w:rPr>
        <w:t xml:space="preserve">　　</w:t>
      </w:r>
      <w:r>
        <w:rPr>
          <w:rFonts w:hAnsi="ＭＳ 明朝" w:cs="ＭＳ 明朝" w:hint="eastAsia"/>
        </w:rPr>
        <w:t>①の質問に入りますが、</w:t>
      </w:r>
      <w:r>
        <w:t>町は</w:t>
      </w:r>
      <w:r>
        <w:rPr>
          <w:rFonts w:hint="eastAsia"/>
        </w:rPr>
        <w:t>以前より</w:t>
      </w:r>
      <w:r>
        <w:t>消防庁の実証実験に参加し、ＦＭ放送やテレビ電波を</w:t>
      </w:r>
      <w:r>
        <w:rPr>
          <w:rFonts w:hint="eastAsia"/>
        </w:rPr>
        <w:t>使っての</w:t>
      </w:r>
      <w:r>
        <w:t>サイネージ付戸別受信機など研究</w:t>
      </w:r>
      <w:r>
        <w:rPr>
          <w:rFonts w:hint="eastAsia"/>
        </w:rPr>
        <w:t>を</w:t>
      </w:r>
      <w:r>
        <w:t>してき</w:t>
      </w:r>
      <w:r>
        <w:rPr>
          <w:rFonts w:hint="eastAsia"/>
        </w:rPr>
        <w:t>ております</w:t>
      </w:r>
      <w:r>
        <w:t>。また、議会から町に対し</w:t>
      </w:r>
      <w:r>
        <w:rPr>
          <w:rFonts w:hint="eastAsia"/>
        </w:rPr>
        <w:t>まして</w:t>
      </w:r>
      <w:r>
        <w:t>、</w:t>
      </w:r>
      <w:r>
        <w:rPr>
          <w:rFonts w:hint="eastAsia"/>
        </w:rPr>
        <w:t>昨年３月に</w:t>
      </w:r>
      <w:r>
        <w:t>デジタル波からアナログ波への再送信機を</w:t>
      </w:r>
      <w:r>
        <w:rPr>
          <w:rFonts w:hint="eastAsia"/>
        </w:rPr>
        <w:t>使っての</w:t>
      </w:r>
      <w:r>
        <w:t>戸別受信機の導入に関する提言を行って</w:t>
      </w:r>
      <w:r>
        <w:rPr>
          <w:rFonts w:hint="eastAsia"/>
        </w:rPr>
        <w:t>おります。１年がたちましたけれども、</w:t>
      </w:r>
      <w:r>
        <w:t>結論</w:t>
      </w:r>
      <w:r>
        <w:rPr>
          <w:rFonts w:hint="eastAsia"/>
        </w:rPr>
        <w:t>が</w:t>
      </w:r>
      <w:r>
        <w:t>出たのか</w:t>
      </w:r>
      <w:r>
        <w:rPr>
          <w:rFonts w:hint="eastAsia"/>
        </w:rPr>
        <w:t>、お聞きしたいと思います</w:t>
      </w:r>
      <w:r>
        <w:t>。</w:t>
      </w:r>
    </w:p>
    <w:p w14:paraId="58E24C71"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答弁願います。</w:t>
      </w:r>
    </w:p>
    <w:p w14:paraId="7C9B7898" w14:textId="77777777" w:rsidR="003E1D3B" w:rsidRDefault="003E1D3B" w:rsidP="003E1D3B">
      <w:pPr>
        <w:pStyle w:val="af5"/>
        <w:ind w:left="217" w:hanging="217"/>
      </w:pPr>
      <w:r>
        <w:rPr>
          <w:rFonts w:hint="eastAsia"/>
        </w:rPr>
        <w:t xml:space="preserve">　　荒井総務課長。</w:t>
      </w:r>
    </w:p>
    <w:p w14:paraId="736E4E7C" w14:textId="77777777" w:rsidR="003E1D3B" w:rsidRDefault="003E1D3B" w:rsidP="003E1D3B">
      <w:pPr>
        <w:pStyle w:val="af4"/>
        <w:ind w:left="2387" w:hanging="217"/>
      </w:pPr>
      <w:r>
        <w:rPr>
          <w:rFonts w:hint="eastAsia"/>
        </w:rPr>
        <w:t>〔総務課長　荒井和彦君登壇〕</w:t>
      </w:r>
    </w:p>
    <w:p w14:paraId="69C5E135"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総務課長（荒井和彦君）</w:t>
      </w:r>
      <w:r>
        <w:rPr>
          <w:rFonts w:hint="eastAsia"/>
        </w:rPr>
        <w:t xml:space="preserve">　お答えいたします。</w:t>
      </w:r>
    </w:p>
    <w:p w14:paraId="675D9953" w14:textId="77777777" w:rsidR="003E1D3B" w:rsidRDefault="003E1D3B" w:rsidP="003E1D3B">
      <w:pPr>
        <w:pStyle w:val="af5"/>
        <w:ind w:left="217" w:hanging="217"/>
      </w:pPr>
      <w:r>
        <w:rPr>
          <w:rFonts w:hint="eastAsia"/>
        </w:rPr>
        <w:t xml:space="preserve">　　地上デジタル放送波を応用した情報伝達は、令和３年度に実証実験を行い、整備に向けた動きが加速するという見込みで、町としましても大変期待をしておりましたけれども、いまだに国でも実施に向け検討している段階で実用化の見通しは立っておりません。</w:t>
      </w:r>
    </w:p>
    <w:p w14:paraId="0CCFF4A6" w14:textId="77777777" w:rsidR="003E1D3B" w:rsidRDefault="003E1D3B" w:rsidP="003E1D3B">
      <w:pPr>
        <w:pStyle w:val="af5"/>
        <w:ind w:left="217" w:hanging="217"/>
      </w:pPr>
      <w:r>
        <w:rPr>
          <w:rFonts w:hint="eastAsia"/>
        </w:rPr>
        <w:lastRenderedPageBreak/>
        <w:t xml:space="preserve">　　電波の届かないエリアへの情報伝達ですけれども、ご質問にもある伝達方法を含めまして、幾つかの手段についてそれぞれの特徴や課題、費用について情報を集め、検討してきましたが、どれも一長一短で決め手に欠き、整備費用はどれも高額ですので、このうちのいずれかを実行に移すには至っていない状況です。</w:t>
      </w:r>
    </w:p>
    <w:p w14:paraId="20E94293" w14:textId="77777777" w:rsidR="003E1D3B" w:rsidRDefault="003E1D3B" w:rsidP="003E1D3B">
      <w:pPr>
        <w:pStyle w:val="af5"/>
        <w:ind w:left="217" w:hanging="217"/>
      </w:pPr>
      <w:r>
        <w:rPr>
          <w:rFonts w:hint="eastAsia"/>
        </w:rPr>
        <w:t xml:space="preserve">　　議会から提案をいただいておりますデジタル波からアナログ波への再送信機を使用した戸別受信機の導入につきましては、デジタル化に伴いアナログ免許を返納しているため、まずは、免許の再取得が可能か信越通信局と協議を重ねております。協議を進める中での信越通信局の見解として、総務省ではデジタル方式への早期移行を推進していることから、受信状態が不十分で通信が行えない場合には、まず到達電波の弱い地域をカバーするため、デジタル方式の再送信子局の整備などの対応を検討するよう回答をいただいております。</w:t>
      </w:r>
    </w:p>
    <w:p w14:paraId="2FABB2B5" w14:textId="77777777" w:rsidR="003E1D3B" w:rsidRDefault="003E1D3B" w:rsidP="003E1D3B">
      <w:pPr>
        <w:pStyle w:val="af5"/>
        <w:ind w:left="217" w:hanging="217"/>
      </w:pPr>
      <w:r>
        <w:rPr>
          <w:rFonts w:hint="eastAsia"/>
        </w:rPr>
        <w:t xml:space="preserve">　　したがいまして、現状ではアナログ免許の再取得が可能かの判断をしてもらえない状況にあるため、アナログ再変換の手法を導入するか否かの結論を出すまでには至っておりません。</w:t>
      </w:r>
    </w:p>
    <w:p w14:paraId="68F39129" w14:textId="77777777" w:rsidR="003E1D3B" w:rsidRDefault="003E1D3B" w:rsidP="003E1D3B">
      <w:pPr>
        <w:pStyle w:val="af5"/>
        <w:ind w:left="217" w:hanging="217"/>
      </w:pPr>
      <w:r>
        <w:rPr>
          <w:rFonts w:hint="eastAsia"/>
        </w:rPr>
        <w:t xml:space="preserve">　　とはいえ、電波の届かないエリアへの情報伝達は重要な課題と認識しておりますので、差し当たってＬＩＮＥを活用した防災に関する情報を含む行政情報全般を発信するシステムを今年度中に導入し、令和６年度の早い時期に運用を開始することにより情報伝達の多様化を図ることといたしました。</w:t>
      </w:r>
    </w:p>
    <w:p w14:paraId="6314AFB4" w14:textId="77777777" w:rsidR="003E1D3B" w:rsidRDefault="003E1D3B" w:rsidP="003E1D3B">
      <w:pPr>
        <w:pStyle w:val="af5"/>
        <w:ind w:left="217" w:hanging="217"/>
      </w:pPr>
      <w:r>
        <w:rPr>
          <w:rFonts w:hint="eastAsia"/>
        </w:rPr>
        <w:t xml:space="preserve">　　このシステムにつきましては、災害時には災害モードに切り替わり、災害情報の提供や避難所誘導を行えるものとなり、多言語にも対応したシステムとなります。また、事前に区長などに権限を付与し、利用者が居住している区を設定することで、現在区長宛てに放送しているような内容を区から区民へＬＩＮＥでお知らせできるようになるほか、以前の区長会より多く要望のありました災害時などの区長全員への一斉情報伝達も可能となり、災害情報の共有など、有用な伝達手段になることが見込まれます。</w:t>
      </w:r>
    </w:p>
    <w:p w14:paraId="2BA5761E" w14:textId="77777777" w:rsidR="003E1D3B" w:rsidRPr="00036CDE" w:rsidRDefault="003E1D3B" w:rsidP="003E1D3B">
      <w:pPr>
        <w:pStyle w:val="af5"/>
        <w:ind w:left="217" w:hanging="217"/>
      </w:pPr>
      <w:r>
        <w:rPr>
          <w:rFonts w:hint="eastAsia"/>
        </w:rPr>
        <w:t xml:space="preserve">　　以上でございます。</w:t>
      </w:r>
    </w:p>
    <w:p w14:paraId="05B11BB1"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答弁が終わりました。</w:t>
      </w:r>
    </w:p>
    <w:p w14:paraId="76801104" w14:textId="77777777" w:rsidR="003E1D3B" w:rsidRDefault="003E1D3B" w:rsidP="003E1D3B">
      <w:pPr>
        <w:pStyle w:val="af5"/>
        <w:ind w:left="217" w:hanging="217"/>
      </w:pPr>
      <w:r>
        <w:rPr>
          <w:rFonts w:hint="eastAsia"/>
        </w:rPr>
        <w:t xml:space="preserve">　　12</w:t>
      </w:r>
      <w:r>
        <w:t>番、</w:t>
      </w:r>
      <w:r>
        <w:rPr>
          <w:rFonts w:hint="eastAsia"/>
        </w:rPr>
        <w:t>川島さゆり</w:t>
      </w:r>
      <w:r>
        <w:t>議員。</w:t>
      </w:r>
    </w:p>
    <w:p w14:paraId="2A19BDBE" w14:textId="77777777" w:rsidR="003E1D3B" w:rsidRDefault="003E1D3B" w:rsidP="003E1D3B">
      <w:pPr>
        <w:pStyle w:val="af4"/>
        <w:ind w:left="2387" w:hanging="217"/>
      </w:pPr>
      <w:r>
        <w:rPr>
          <w:rFonts w:hint="eastAsia"/>
        </w:rPr>
        <w:t>〔１２番　川島さゆり君登壇〕</w:t>
      </w:r>
    </w:p>
    <w:p w14:paraId="3890DC18"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１２番（川島さゆり君）</w:t>
      </w:r>
      <w:r>
        <w:rPr>
          <w:rFonts w:hint="eastAsia"/>
        </w:rPr>
        <w:t xml:space="preserve">　ＬＩＮＥを使ってやっていくということでございますけれども、先ほど高額という話がちょっと課長から出ましたが、費用対効果のことをおっしゃっているんだと思いますけれども、前総務常任委員会で視察した佐賀県大町町の視察では、荒井総務課長も前事務局長として同行されております、一緒に全部見てきていただいております。</w:t>
      </w:r>
    </w:p>
    <w:p w14:paraId="285855CB" w14:textId="77777777" w:rsidR="003E1D3B" w:rsidRDefault="003E1D3B" w:rsidP="003E1D3B">
      <w:pPr>
        <w:pStyle w:val="af5"/>
        <w:ind w:left="217" w:hanging="217"/>
      </w:pPr>
      <w:r>
        <w:rPr>
          <w:rFonts w:hint="eastAsia"/>
        </w:rPr>
        <w:lastRenderedPageBreak/>
        <w:t xml:space="preserve">　　大町町では、ちょっと少し説明させていただきますが、２回の台風災害を経験いたしまして、１回目は大雨で放送が聞こえずスムーズな避難ができなかった。その後、町長の選挙がございまして、町長の公約で防災ラジオの全戸配布、そしてボートまで準備。２回目の災害では全町に避難情報が行き渡りまして、スムーズな避難につながったということを私たちもお聞きしております。</w:t>
      </w:r>
    </w:p>
    <w:p w14:paraId="5FE014C0" w14:textId="77777777" w:rsidR="003E1D3B" w:rsidRPr="00BB20F4" w:rsidRDefault="003E1D3B" w:rsidP="003E1D3B">
      <w:pPr>
        <w:pStyle w:val="af5"/>
        <w:ind w:left="217" w:hanging="217"/>
      </w:pPr>
      <w:r>
        <w:rPr>
          <w:rFonts w:hint="eastAsia"/>
        </w:rPr>
        <w:t xml:space="preserve">　　私たち議会の提言の課題といたしましては、先ほど来課長もおっしゃっている誰でも情報弱者の方にしっかり情報が取れること、これが一つ大事なことになってくると思います。それぞれいろんな防災行政無線、広報かるいざわとか、一緒に使っていただいているわけでございますが、ＬＩＮＥということでお話がありました。携帯を持ってないとまず駄目ですよね。ちょっとこの後で質問出ますから、そのときに答えていただければいいですけれども、今回の能登半島地震でも３日間携帯が入らなかったということがございましたので、この辺どのように、ＬＩＮＥで大丈夫でしょうか、どんなお考えですか。</w:t>
      </w:r>
    </w:p>
    <w:p w14:paraId="3288F8F2"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答弁願います。</w:t>
      </w:r>
    </w:p>
    <w:p w14:paraId="4BC324AB" w14:textId="77777777" w:rsidR="003E1D3B" w:rsidRDefault="003E1D3B" w:rsidP="003E1D3B">
      <w:pPr>
        <w:pStyle w:val="af5"/>
        <w:ind w:left="217" w:hanging="217"/>
      </w:pPr>
      <w:r>
        <w:rPr>
          <w:rFonts w:hint="eastAsia"/>
        </w:rPr>
        <w:t xml:space="preserve">　　荒井総務課長。</w:t>
      </w:r>
    </w:p>
    <w:p w14:paraId="18629C46" w14:textId="77777777" w:rsidR="003E1D3B" w:rsidRDefault="003E1D3B" w:rsidP="003E1D3B">
      <w:pPr>
        <w:pStyle w:val="af4"/>
        <w:ind w:left="2387" w:hanging="217"/>
      </w:pPr>
      <w:r>
        <w:rPr>
          <w:rFonts w:hint="eastAsia"/>
        </w:rPr>
        <w:t>〔総務課長　荒井和彦君登壇〕</w:t>
      </w:r>
    </w:p>
    <w:p w14:paraId="1A11EF57"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総務課長（荒井和彦君）</w:t>
      </w:r>
      <w:r>
        <w:rPr>
          <w:rFonts w:hint="eastAsia"/>
        </w:rPr>
        <w:t xml:space="preserve">　お答えいたします。</w:t>
      </w:r>
    </w:p>
    <w:p w14:paraId="3D17A224" w14:textId="77777777" w:rsidR="003E1D3B" w:rsidRDefault="003E1D3B" w:rsidP="003E1D3B">
      <w:pPr>
        <w:pStyle w:val="af5"/>
        <w:ind w:left="217" w:hanging="217"/>
      </w:pPr>
      <w:r>
        <w:rPr>
          <w:rFonts w:hint="eastAsia"/>
        </w:rPr>
        <w:t xml:space="preserve">　　先ほどちょっとおっしゃったように、私も大町町のほうに視察伺いまして、アナログ波に戻すというようなことで取り組んでいらっしゃるのを視察してまいりました。</w:t>
      </w:r>
    </w:p>
    <w:p w14:paraId="4EB40822" w14:textId="77777777" w:rsidR="003E1D3B" w:rsidRDefault="003E1D3B" w:rsidP="003E1D3B">
      <w:pPr>
        <w:pStyle w:val="af5"/>
        <w:ind w:left="217" w:hanging="217"/>
      </w:pPr>
      <w:r>
        <w:rPr>
          <w:rFonts w:hint="eastAsia"/>
        </w:rPr>
        <w:t xml:space="preserve">　　状況が違うこととしましては、やはり免許を返納してしまっているということが、ちょっとうちのほうでは問題だったのかなということで、今免許の再取得というところでつまずいている状況ということもございます。</w:t>
      </w:r>
    </w:p>
    <w:p w14:paraId="6BA8DE02" w14:textId="77777777" w:rsidR="003E1D3B" w:rsidRDefault="003E1D3B" w:rsidP="003E1D3B">
      <w:pPr>
        <w:pStyle w:val="af5"/>
        <w:ind w:left="217" w:hanging="217"/>
      </w:pPr>
      <w:r>
        <w:rPr>
          <w:rFonts w:hint="eastAsia"/>
        </w:rPr>
        <w:t xml:space="preserve">　　それと、スマホを使わない方ということで、やはりこの辺は町のほうとしましても課題として認識しておりますし、先ほど申し上げたＬＩＮＥを使ったといっても、そもそもスマートフォン持ってなければ利用することができないということでございます。これも一つの差し当たりＬＩＮＥということでやらせていただくんですけれども、１つの方法ということでございます。ほかに総合的な方法を用いまして補完する必要というのはあるというふうに考えております。</w:t>
      </w:r>
    </w:p>
    <w:p w14:paraId="4859F4E0" w14:textId="77777777" w:rsidR="003E1D3B" w:rsidRDefault="003E1D3B" w:rsidP="003E1D3B">
      <w:pPr>
        <w:pStyle w:val="af5"/>
        <w:ind w:left="217" w:hanging="217"/>
      </w:pPr>
      <w:r>
        <w:rPr>
          <w:rFonts w:hint="eastAsia"/>
        </w:rPr>
        <w:t xml:space="preserve">　　現時点で有力な情報伝達手段としては、例えばですけれども、これも一長一短ある中の一つではあるんですけれども、郵便局から提案をいただいているスマートスピーカーを活用した見守りサービス、こういったものの導入、このようなことも検討をしております。また、</w:t>
      </w:r>
      <w:r>
        <w:rPr>
          <w:rFonts w:hint="eastAsia"/>
        </w:rPr>
        <w:lastRenderedPageBreak/>
        <w:t>具体的になった時点で議会のほうにも説明させていただければと考えております。</w:t>
      </w:r>
    </w:p>
    <w:p w14:paraId="3E1422D8" w14:textId="77777777" w:rsidR="003E1D3B" w:rsidRDefault="003E1D3B" w:rsidP="003E1D3B">
      <w:pPr>
        <w:pStyle w:val="af5"/>
        <w:ind w:left="217" w:hanging="217"/>
      </w:pPr>
      <w:r>
        <w:rPr>
          <w:rFonts w:hint="eastAsia"/>
        </w:rPr>
        <w:t xml:space="preserve">　　以上でございます。</w:t>
      </w:r>
    </w:p>
    <w:p w14:paraId="2589A0C5"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答弁が終わりました。</w:t>
      </w:r>
    </w:p>
    <w:p w14:paraId="2BE9796A" w14:textId="77777777" w:rsidR="003E1D3B" w:rsidRDefault="003E1D3B" w:rsidP="003E1D3B">
      <w:pPr>
        <w:pStyle w:val="af5"/>
        <w:ind w:left="217" w:hanging="217"/>
      </w:pPr>
      <w:r>
        <w:rPr>
          <w:rFonts w:hint="eastAsia"/>
        </w:rPr>
        <w:t xml:space="preserve">　　12</w:t>
      </w:r>
      <w:r>
        <w:t>番、</w:t>
      </w:r>
      <w:r>
        <w:rPr>
          <w:rFonts w:hint="eastAsia"/>
        </w:rPr>
        <w:t>川島さゆり</w:t>
      </w:r>
      <w:r>
        <w:t>議員。</w:t>
      </w:r>
    </w:p>
    <w:p w14:paraId="36E394CD" w14:textId="77777777" w:rsidR="003E1D3B" w:rsidRDefault="003E1D3B" w:rsidP="003E1D3B">
      <w:pPr>
        <w:pStyle w:val="af4"/>
        <w:ind w:left="2387" w:hanging="217"/>
      </w:pPr>
      <w:r>
        <w:rPr>
          <w:rFonts w:hint="eastAsia"/>
        </w:rPr>
        <w:t>〔１２番　川島さゆり君登壇〕</w:t>
      </w:r>
    </w:p>
    <w:p w14:paraId="53D04647"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１２番（川島さゆり君）</w:t>
      </w:r>
      <w:r>
        <w:rPr>
          <w:rFonts w:hint="eastAsia"/>
        </w:rPr>
        <w:t xml:space="preserve">　今初めて郵便局のスマートスピーカーですか。これ初めてお聞きしたので、また勉強していきたいと思いますけれども、私たちが行った佐賀県の大町町も免許証返してなかったのかちょっと分かりませんけれども、一時私たちも信越の、この私たちも今町でやっている防災無線と言っちゃだめなのか、企業さんのところにお聞きしたとき、これはできないというお話でしたけれども、大町町行きましたら、免許をもう一度再取得してできるという話を九州の局だったと思いますけれども、そういう話も課長聞いてきていると思いますので、これ、あれですかね、全くもう考える余地がないということなんでしょうか。</w:t>
      </w:r>
    </w:p>
    <w:p w14:paraId="7824E868" w14:textId="77777777" w:rsidR="003E1D3B" w:rsidRPr="00BB20F4" w:rsidRDefault="003E1D3B" w:rsidP="003E1D3B">
      <w:pPr>
        <w:pStyle w:val="af5"/>
        <w:ind w:left="217" w:hanging="217"/>
      </w:pPr>
      <w:r>
        <w:rPr>
          <w:rFonts w:hint="eastAsia"/>
        </w:rPr>
        <w:t xml:space="preserve">　　実は先ほど来、ＬＩＮＥだといろんな県の放送とかできるという話もちょっと聞いたんですけれども、前の私たちがアナログ波をなぜやったかというと、伝達の効力か、効果というか、送信の効果が高いということと、あと、今のデジタル波の戸別受信機は確かにあるんですけれども、高いんですよね。多分、条件としては避難行動要支援者名簿に登録されている方と支援者、この方は貸与という形になっていると思いますが、こういう方もいるんですよ。昼間お母さんと娘さんとしてもいいと思うんですけれども、昼間は高齢者が１人になっちゃう方はこういう補助が受けられなくて、有償となり自己負担になります。電波が届かないところだとアンテナが要りますので、これ２桁台になってしまって、高額でとても設置ができないと、これ、実は民生委員さんからも私のほうに要望が出ております。そういうことも鑑みまして、実は議会から提案した再送信機のことももう一度再度考えていただけないかということと、安価なラジオですので、あと、アナログな、私もアナログな人間なんですけれども、高齢者の方とかなかなか、スマホとか今から習うといってもなかなかできない方もいる中で、誰でも安いラジオで手に取って自分で聞ける、そして避難所にも持っていける、電池があれば持っていけるという、こういうことがありますので、アナログ派、今は時代遅れになってしまっているのかもしれませんけれども、電波としては大変強いものでございますので、この辺のしっかり、先ほどもまだ結論が出てないようなことをおっしゃっていましたので、もう少し研究していただいてということも考えられるのかなと思うんですけれども、誰</w:t>
      </w:r>
      <w:r>
        <w:rPr>
          <w:rFonts w:hint="eastAsia"/>
        </w:rPr>
        <w:lastRenderedPageBreak/>
        <w:t>もが簡単に情報が取れるように、ＬＩＮＥもいいんですけれども、１つの案ですけれども、その辺も議会から提案したこの課題、提言書を再考していただけないかというのが最後の質問になりますけれども、いかがでしょうか。</w:t>
      </w:r>
    </w:p>
    <w:p w14:paraId="3AF4DD16"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答弁願います。</w:t>
      </w:r>
    </w:p>
    <w:p w14:paraId="5ED25FD8" w14:textId="77777777" w:rsidR="003E1D3B" w:rsidRDefault="003E1D3B" w:rsidP="003E1D3B">
      <w:pPr>
        <w:pStyle w:val="af5"/>
        <w:ind w:left="217" w:hanging="217"/>
      </w:pPr>
      <w:r>
        <w:rPr>
          <w:rFonts w:hint="eastAsia"/>
        </w:rPr>
        <w:t xml:space="preserve">　　荒井総務課長。</w:t>
      </w:r>
    </w:p>
    <w:p w14:paraId="47B3CCEA" w14:textId="77777777" w:rsidR="003E1D3B" w:rsidRDefault="003E1D3B" w:rsidP="003E1D3B">
      <w:pPr>
        <w:pStyle w:val="af4"/>
        <w:ind w:left="2387" w:hanging="217"/>
      </w:pPr>
      <w:r>
        <w:rPr>
          <w:rFonts w:hint="eastAsia"/>
        </w:rPr>
        <w:t>〔総務課長　荒井和彦君登壇〕</w:t>
      </w:r>
    </w:p>
    <w:p w14:paraId="57C918FA"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総務課長（荒井和彦君）</w:t>
      </w:r>
      <w:r>
        <w:rPr>
          <w:rFonts w:hint="eastAsia"/>
        </w:rPr>
        <w:t xml:space="preserve">　お答えいたします。</w:t>
      </w:r>
    </w:p>
    <w:p w14:paraId="58D02535" w14:textId="77777777" w:rsidR="003E1D3B" w:rsidRDefault="003E1D3B" w:rsidP="003E1D3B">
      <w:pPr>
        <w:pStyle w:val="af5"/>
        <w:ind w:left="217" w:hanging="217"/>
      </w:pPr>
      <w:r>
        <w:rPr>
          <w:rFonts w:hint="eastAsia"/>
        </w:rPr>
        <w:t xml:space="preserve">　　アナログの免許を、これ再取得に向けて全く何も動いていないということではございません。先ほど答弁したとおり協議は進めております。</w:t>
      </w:r>
    </w:p>
    <w:p w14:paraId="44303BCB" w14:textId="77777777" w:rsidR="003E1D3B" w:rsidRDefault="003E1D3B" w:rsidP="003E1D3B">
      <w:pPr>
        <w:pStyle w:val="af5"/>
        <w:ind w:left="217" w:hanging="217"/>
      </w:pPr>
      <w:r>
        <w:rPr>
          <w:rFonts w:hint="eastAsia"/>
        </w:rPr>
        <w:t xml:space="preserve">　　その中で、やはり国としてもデジタルへの移行ということを進めているという中で、いかがなものでしょうかということで問いかけをいただいているところでございます。</w:t>
      </w:r>
    </w:p>
    <w:p w14:paraId="0972B6E9" w14:textId="77777777" w:rsidR="003E1D3B" w:rsidRDefault="003E1D3B" w:rsidP="003E1D3B">
      <w:pPr>
        <w:pStyle w:val="af5"/>
        <w:ind w:left="217" w:hanging="217"/>
      </w:pPr>
      <w:r>
        <w:rPr>
          <w:rFonts w:hint="eastAsia"/>
        </w:rPr>
        <w:t xml:space="preserve">　　という中で、もしこれが再取得が可能であれば、今の既存の防災無線のほうを使いまして情報伝達、これも１つの方法として可能とはなります。ですので、免許の取得ということも含めて、これからも考えていきたいと思います。</w:t>
      </w:r>
    </w:p>
    <w:p w14:paraId="10DFCC28" w14:textId="77777777" w:rsidR="003E1D3B" w:rsidRPr="00036CDE" w:rsidRDefault="003E1D3B" w:rsidP="003E1D3B">
      <w:pPr>
        <w:pStyle w:val="af5"/>
        <w:ind w:left="217" w:hanging="217"/>
      </w:pPr>
      <w:r>
        <w:rPr>
          <w:rFonts w:hint="eastAsia"/>
        </w:rPr>
        <w:t xml:space="preserve">　　それと、先ほど情報弱者じゃなくて、デジタル弱者的な部分ですね。この部分については、先ほど少しご紹介いたしました郵便局のスマートスピーカー、これを使ったものというのが本当にそういう方たちにとって必要な情報を得られるツールとなるのではないかということで、このあたりの研究も同時に併せて進めていきたいと考えております。</w:t>
      </w:r>
    </w:p>
    <w:p w14:paraId="74A7E741"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答弁が終わりました。</w:t>
      </w:r>
    </w:p>
    <w:p w14:paraId="685FA8D0" w14:textId="77777777" w:rsidR="003E1D3B" w:rsidRDefault="003E1D3B" w:rsidP="003E1D3B">
      <w:pPr>
        <w:pStyle w:val="af5"/>
        <w:ind w:left="217" w:hanging="217"/>
      </w:pPr>
      <w:r>
        <w:rPr>
          <w:rFonts w:hint="eastAsia"/>
        </w:rPr>
        <w:t xml:space="preserve">　　12</w:t>
      </w:r>
      <w:r>
        <w:t>番、</w:t>
      </w:r>
      <w:r>
        <w:rPr>
          <w:rFonts w:hint="eastAsia"/>
        </w:rPr>
        <w:t>川島さゆり</w:t>
      </w:r>
      <w:r>
        <w:t>議員。</w:t>
      </w:r>
    </w:p>
    <w:p w14:paraId="38DC2BAC" w14:textId="77777777" w:rsidR="003E1D3B" w:rsidRDefault="003E1D3B" w:rsidP="003E1D3B">
      <w:pPr>
        <w:pStyle w:val="af4"/>
        <w:ind w:left="2387" w:hanging="217"/>
      </w:pPr>
      <w:r>
        <w:rPr>
          <w:rFonts w:hint="eastAsia"/>
        </w:rPr>
        <w:t>〔１２番　川島さゆり君登壇〕</w:t>
      </w:r>
    </w:p>
    <w:p w14:paraId="718445D7"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１２番（川島さゆり君）</w:t>
      </w:r>
      <w:r>
        <w:rPr>
          <w:rFonts w:hint="eastAsia"/>
        </w:rPr>
        <w:t xml:space="preserve">　ちょっとまだ郵便局のスマートスピーカーって、私もイメージが、すみません、今突然言われたもので湧かないんですけれども、また勉強させていただきたいと思います。</w:t>
      </w:r>
    </w:p>
    <w:p w14:paraId="7A783992" w14:textId="77777777" w:rsidR="003E1D3B" w:rsidRDefault="003E1D3B" w:rsidP="003E1D3B">
      <w:pPr>
        <w:pStyle w:val="af5"/>
        <w:ind w:left="217" w:hanging="217"/>
      </w:pPr>
      <w:r>
        <w:rPr>
          <w:rFonts w:hint="eastAsia"/>
        </w:rPr>
        <w:t xml:space="preserve">　　まとめますけれども、議会の提言では聴覚障害者の方にもサイネージで分かるようにしてくださいということもちょっと提言の中に入れてあると思うんですが、今議会でも手話言語条例、議案出ております。ここでの議論はいたしませんけれども、ぜひ多様な住民目線で考えていただきまして、私たちの提言を有効に活用してもらいたいというのが私たちの思いでございますので、結論に至るまでまだまだお時間あるのかなと思いますので、しっかりと今後も研究をと思います。</w:t>
      </w:r>
    </w:p>
    <w:p w14:paraId="7145889A" w14:textId="77777777" w:rsidR="003E1D3B" w:rsidRDefault="003E1D3B" w:rsidP="003E1D3B">
      <w:pPr>
        <w:pStyle w:val="af5"/>
        <w:ind w:left="217" w:hanging="217"/>
      </w:pPr>
      <w:r>
        <w:rPr>
          <w:rFonts w:hint="eastAsia"/>
        </w:rPr>
        <w:lastRenderedPageBreak/>
        <w:t xml:space="preserve">　　それでは、②の質問に入ります。</w:t>
      </w:r>
    </w:p>
    <w:p w14:paraId="139671D0" w14:textId="77777777" w:rsidR="003E1D3B" w:rsidRDefault="003E1D3B" w:rsidP="003E1D3B">
      <w:pPr>
        <w:pStyle w:val="af5"/>
        <w:ind w:left="217" w:hanging="217"/>
      </w:pPr>
      <w:r>
        <w:rPr>
          <w:rFonts w:hint="eastAsia"/>
        </w:rPr>
        <w:t xml:space="preserve">　　先ほど来のお話からしてみますと、この質問が一番必要であるのかなと思いますけれども、よく高齢者の中には</w:t>
      </w:r>
      <w:r>
        <w:t>スマホ</w:t>
      </w:r>
      <w:r>
        <w:rPr>
          <w:rFonts w:hint="eastAsia"/>
        </w:rPr>
        <w:t>、</w:t>
      </w:r>
      <w:r>
        <w:t>タブレット持っている</w:t>
      </w:r>
      <w:r>
        <w:rPr>
          <w:rFonts w:hint="eastAsia"/>
        </w:rPr>
        <w:t>方がいらっしゃいますが、なかなか持っているだけで、電話はできるけれども、使い方知らない、こういう方がうちの区の中にもいます。</w:t>
      </w:r>
      <w:r>
        <w:t>以前より質問している内容で</w:t>
      </w:r>
      <w:r>
        <w:rPr>
          <w:rFonts w:hint="eastAsia"/>
        </w:rPr>
        <w:t>はございますけれども、</w:t>
      </w:r>
      <w:r>
        <w:t>高齢</w:t>
      </w:r>
      <w:r>
        <w:rPr>
          <w:rFonts w:hint="eastAsia"/>
        </w:rPr>
        <w:t>者</w:t>
      </w:r>
      <w:r>
        <w:t>の方々</w:t>
      </w:r>
      <w:r>
        <w:rPr>
          <w:rFonts w:hint="eastAsia"/>
        </w:rPr>
        <w:t>、また情報弱者と言われている方々</w:t>
      </w:r>
      <w:r>
        <w:t>が災害情報を</w:t>
      </w:r>
      <w:r>
        <w:rPr>
          <w:rFonts w:hint="eastAsia"/>
        </w:rPr>
        <w:t>確実に取れるよう</w:t>
      </w:r>
      <w:r>
        <w:t>、各区や自主防災組織において</w:t>
      </w:r>
      <w:r>
        <w:rPr>
          <w:rFonts w:hint="eastAsia"/>
        </w:rPr>
        <w:t>働きかけて</w:t>
      </w:r>
      <w:r>
        <w:t>スマホ教室を開催できない</w:t>
      </w:r>
      <w:r>
        <w:rPr>
          <w:rFonts w:hint="eastAsia"/>
        </w:rPr>
        <w:t>でしょう</w:t>
      </w:r>
      <w:r>
        <w:t>か</w:t>
      </w:r>
      <w:r>
        <w:rPr>
          <w:rFonts w:hint="eastAsia"/>
        </w:rPr>
        <w:t>ということでございます。</w:t>
      </w:r>
    </w:p>
    <w:p w14:paraId="0D98E167"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答弁願います。</w:t>
      </w:r>
    </w:p>
    <w:p w14:paraId="3D0BDFAB" w14:textId="77777777" w:rsidR="003E1D3B" w:rsidRDefault="003E1D3B" w:rsidP="003E1D3B">
      <w:pPr>
        <w:pStyle w:val="af5"/>
        <w:ind w:left="217" w:hanging="217"/>
      </w:pPr>
      <w:r>
        <w:rPr>
          <w:rFonts w:hint="eastAsia"/>
        </w:rPr>
        <w:t xml:space="preserve">　　荒井総務課長。</w:t>
      </w:r>
    </w:p>
    <w:p w14:paraId="0B908641" w14:textId="77777777" w:rsidR="003E1D3B" w:rsidRDefault="003E1D3B" w:rsidP="003E1D3B">
      <w:pPr>
        <w:pStyle w:val="af4"/>
        <w:ind w:left="2387" w:hanging="217"/>
      </w:pPr>
      <w:r>
        <w:rPr>
          <w:rFonts w:hint="eastAsia"/>
        </w:rPr>
        <w:t>〔総務課長　荒井和彦君登壇〕</w:t>
      </w:r>
    </w:p>
    <w:p w14:paraId="427B2B01"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総務課長（荒井和彦君）</w:t>
      </w:r>
      <w:r>
        <w:rPr>
          <w:rFonts w:hint="eastAsia"/>
        </w:rPr>
        <w:t xml:space="preserve">　お答えいたします。</w:t>
      </w:r>
    </w:p>
    <w:p w14:paraId="0A2D9278" w14:textId="77777777" w:rsidR="003E1D3B" w:rsidRDefault="003E1D3B" w:rsidP="003E1D3B">
      <w:pPr>
        <w:pStyle w:val="af5"/>
        <w:ind w:left="217" w:hanging="217"/>
      </w:pPr>
      <w:r>
        <w:rPr>
          <w:rFonts w:hint="eastAsia"/>
        </w:rPr>
        <w:t xml:space="preserve">　　スマホ操作の全般の教室ということではございませんけれども、先ほど来ご答弁申し上げておりますＬＩＮＥを活用した情報伝達を行うためのアプリ、こちらの登録ですとか、利活用の方法につきまして各地区の公民館で防災担当者が赴き説明する予定としております。</w:t>
      </w:r>
    </w:p>
    <w:p w14:paraId="1158B58D" w14:textId="77777777" w:rsidR="003E1D3B" w:rsidRDefault="003E1D3B" w:rsidP="003E1D3B">
      <w:pPr>
        <w:pStyle w:val="af5"/>
        <w:ind w:left="217" w:hanging="217"/>
      </w:pPr>
      <w:r>
        <w:rPr>
          <w:rFonts w:hint="eastAsia"/>
        </w:rPr>
        <w:t xml:space="preserve">　　なお、この際にスマートフォンの使い方ですとか、そういったご相談にも乗れるものと考えております。</w:t>
      </w:r>
    </w:p>
    <w:p w14:paraId="13399F4B" w14:textId="77777777" w:rsidR="003E1D3B" w:rsidRPr="00036CDE" w:rsidRDefault="003E1D3B" w:rsidP="003E1D3B">
      <w:pPr>
        <w:pStyle w:val="af5"/>
        <w:ind w:left="217" w:hanging="217"/>
      </w:pPr>
      <w:r>
        <w:rPr>
          <w:rFonts w:hint="eastAsia"/>
        </w:rPr>
        <w:t xml:space="preserve">　　以上でございます。</w:t>
      </w:r>
    </w:p>
    <w:p w14:paraId="24A0B526"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答弁が終わりました。</w:t>
      </w:r>
    </w:p>
    <w:p w14:paraId="44522F6C" w14:textId="77777777" w:rsidR="003E1D3B" w:rsidRDefault="003E1D3B" w:rsidP="003E1D3B">
      <w:pPr>
        <w:pStyle w:val="af5"/>
        <w:ind w:left="217" w:hanging="217"/>
      </w:pPr>
      <w:r>
        <w:rPr>
          <w:rFonts w:hint="eastAsia"/>
        </w:rPr>
        <w:t xml:space="preserve">　　12</w:t>
      </w:r>
      <w:r>
        <w:t>番、</w:t>
      </w:r>
      <w:r>
        <w:rPr>
          <w:rFonts w:hint="eastAsia"/>
        </w:rPr>
        <w:t>川島さゆり</w:t>
      </w:r>
      <w:r>
        <w:t>議員。</w:t>
      </w:r>
    </w:p>
    <w:p w14:paraId="1FF21A0D" w14:textId="77777777" w:rsidR="003E1D3B" w:rsidRDefault="003E1D3B" w:rsidP="003E1D3B">
      <w:pPr>
        <w:pStyle w:val="af4"/>
        <w:ind w:left="2387" w:hanging="217"/>
      </w:pPr>
      <w:r>
        <w:rPr>
          <w:rFonts w:hint="eastAsia"/>
        </w:rPr>
        <w:t>〔１２番　川島さゆり君登壇〕</w:t>
      </w:r>
    </w:p>
    <w:p w14:paraId="25DE3A11"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１２番（川島さゆり君）</w:t>
      </w:r>
      <w:r>
        <w:rPr>
          <w:rFonts w:hint="eastAsia"/>
        </w:rPr>
        <w:t xml:space="preserve">　ちょっと１点だけ確認させてください。</w:t>
      </w:r>
    </w:p>
    <w:p w14:paraId="596673BE" w14:textId="77777777" w:rsidR="003E1D3B" w:rsidRPr="00BB20F4" w:rsidRDefault="003E1D3B" w:rsidP="003E1D3B">
      <w:pPr>
        <w:pStyle w:val="af5"/>
        <w:ind w:left="217" w:hanging="217"/>
      </w:pPr>
      <w:r>
        <w:rPr>
          <w:rFonts w:hint="eastAsia"/>
        </w:rPr>
        <w:t xml:space="preserve">　　先ほど郵便局のスマートスピーカーというのは、何かスマホに関わることですか。</w:t>
      </w:r>
    </w:p>
    <w:p w14:paraId="4A732A7F"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答弁願います。</w:t>
      </w:r>
    </w:p>
    <w:p w14:paraId="3F32283F" w14:textId="77777777" w:rsidR="003E1D3B" w:rsidRDefault="003E1D3B" w:rsidP="003E1D3B">
      <w:pPr>
        <w:pStyle w:val="af5"/>
        <w:ind w:left="217" w:hanging="217"/>
      </w:pPr>
      <w:r>
        <w:rPr>
          <w:rFonts w:hint="eastAsia"/>
        </w:rPr>
        <w:t xml:space="preserve">　　荒井総務課長。</w:t>
      </w:r>
    </w:p>
    <w:p w14:paraId="023ED820" w14:textId="77777777" w:rsidR="003E1D3B" w:rsidRDefault="003E1D3B" w:rsidP="003E1D3B">
      <w:pPr>
        <w:pStyle w:val="af4"/>
        <w:ind w:left="2387" w:hanging="217"/>
      </w:pPr>
      <w:r>
        <w:rPr>
          <w:rFonts w:hint="eastAsia"/>
        </w:rPr>
        <w:t>〔総務課長　荒井和彦君登壇〕</w:t>
      </w:r>
    </w:p>
    <w:p w14:paraId="3FF5F1EE"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総務課長（荒井和彦君）</w:t>
      </w:r>
      <w:r>
        <w:rPr>
          <w:rFonts w:hint="eastAsia"/>
        </w:rPr>
        <w:t xml:space="preserve">　お答えいたします。</w:t>
      </w:r>
    </w:p>
    <w:p w14:paraId="594F1B0B" w14:textId="77777777" w:rsidR="003E1D3B" w:rsidRPr="00036CDE" w:rsidRDefault="003E1D3B" w:rsidP="003E1D3B">
      <w:pPr>
        <w:pStyle w:val="af5"/>
        <w:ind w:left="217" w:hanging="217"/>
      </w:pPr>
      <w:r>
        <w:rPr>
          <w:rFonts w:hint="eastAsia"/>
        </w:rPr>
        <w:t xml:space="preserve">　　こちらはスマホに関係はしておりません。スマートスピーカーというものを設置いたしまして、Ｗｉ－Ｆｉの環境が必要とはなるんですけれども、例えば郵便局のほうから「お薬飲みましたか」ですとか、そういったことを問いかけることもできますし、これはご家族から問いかけることもできます。それに対して設置している家の方が応答するというようなこと</w:t>
      </w:r>
      <w:r>
        <w:rPr>
          <w:rFonts w:hint="eastAsia"/>
        </w:rPr>
        <w:lastRenderedPageBreak/>
        <w:t>の見守りというものでございますので、そこでいろんな防災的な情報も音声をもって通信をすると、そのようなものになっております。</w:t>
      </w:r>
    </w:p>
    <w:p w14:paraId="4ACD4ED6"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答弁が終わりました。</w:t>
      </w:r>
    </w:p>
    <w:p w14:paraId="4156396A" w14:textId="77777777" w:rsidR="003E1D3B" w:rsidRDefault="003E1D3B" w:rsidP="003E1D3B">
      <w:pPr>
        <w:pStyle w:val="af5"/>
        <w:ind w:left="217" w:hanging="217"/>
      </w:pPr>
      <w:r>
        <w:rPr>
          <w:rFonts w:hint="eastAsia"/>
        </w:rPr>
        <w:t xml:space="preserve">　　12</w:t>
      </w:r>
      <w:r>
        <w:t>番、</w:t>
      </w:r>
      <w:r>
        <w:rPr>
          <w:rFonts w:hint="eastAsia"/>
        </w:rPr>
        <w:t>川島さゆり</w:t>
      </w:r>
      <w:r>
        <w:t>議員。</w:t>
      </w:r>
    </w:p>
    <w:p w14:paraId="23E570E6" w14:textId="77777777" w:rsidR="003E1D3B" w:rsidRDefault="003E1D3B" w:rsidP="003E1D3B">
      <w:pPr>
        <w:pStyle w:val="af4"/>
        <w:ind w:left="2387" w:hanging="217"/>
      </w:pPr>
      <w:r>
        <w:rPr>
          <w:rFonts w:hint="eastAsia"/>
        </w:rPr>
        <w:t>〔１２番　川島さゆり君登壇〕</w:t>
      </w:r>
    </w:p>
    <w:p w14:paraId="3428F5C8"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１２番（川島さゆり君）</w:t>
      </w:r>
      <w:r>
        <w:rPr>
          <w:rFonts w:hint="eastAsia"/>
        </w:rPr>
        <w:t xml:space="preserve">　分かりました。これちょっとスマホと関係ないということで。ＬＩＮＥをしっかり活用していくとなれば、町の情報なんかも入れるような形にしといてもらうと、最近の大雪の情報とかも入ってくるような情報になってますので、ＬＩＮＥが一番簡単かなと思いますので、この辺をしっかりとまた防災担当者が各区に、自主防災組織に行ってくれるというので、しっかりとこれを進めていただきたいと思います。</w:t>
      </w:r>
    </w:p>
    <w:p w14:paraId="2269C569" w14:textId="77777777" w:rsidR="003E1D3B" w:rsidRDefault="003E1D3B" w:rsidP="003E1D3B">
      <w:pPr>
        <w:pStyle w:val="af5"/>
        <w:ind w:left="217" w:hanging="217"/>
      </w:pPr>
      <w:r>
        <w:rPr>
          <w:rFonts w:hint="eastAsia"/>
        </w:rPr>
        <w:t xml:space="preserve">　　それでは、（３）の質問に入ります。</w:t>
      </w:r>
    </w:p>
    <w:p w14:paraId="4EC7191F" w14:textId="77777777" w:rsidR="003E1D3B" w:rsidRDefault="003E1D3B" w:rsidP="003E1D3B">
      <w:pPr>
        <w:pStyle w:val="af5"/>
        <w:ind w:left="217" w:hanging="217"/>
      </w:pPr>
      <w:r>
        <w:rPr>
          <w:rFonts w:hint="eastAsia"/>
        </w:rPr>
        <w:t xml:space="preserve">　　次に、町民だけはなく、</w:t>
      </w:r>
      <w:r>
        <w:t>別荘所有者や観光客、通勤通学者等の避難体制をどのように認識している</w:t>
      </w:r>
      <w:r>
        <w:rPr>
          <w:rFonts w:hint="eastAsia"/>
        </w:rPr>
        <w:t>の</w:t>
      </w:r>
      <w:r>
        <w:t>か</w:t>
      </w:r>
      <w:r>
        <w:rPr>
          <w:rFonts w:hint="eastAsia"/>
        </w:rPr>
        <w:t>、お聞きしたいと思います。</w:t>
      </w:r>
    </w:p>
    <w:p w14:paraId="471B9B25" w14:textId="77777777" w:rsidR="003E1D3B" w:rsidRPr="00BB20F4" w:rsidRDefault="003E1D3B" w:rsidP="003E1D3B">
      <w:pPr>
        <w:pStyle w:val="af5"/>
        <w:ind w:left="217" w:hanging="217"/>
      </w:pPr>
      <w:r>
        <w:rPr>
          <w:rFonts w:hint="eastAsia"/>
        </w:rPr>
        <w:t xml:space="preserve">　　</w:t>
      </w:r>
      <w:r>
        <w:t>町民以外にも別荘所有者や観光客等が避難せざるを得ない状況下に</w:t>
      </w:r>
      <w:r>
        <w:rPr>
          <w:rFonts w:hint="eastAsia"/>
        </w:rPr>
        <w:t>おきまして、第２</w:t>
      </w:r>
      <w:r>
        <w:t>避難所の備蓄は</w:t>
      </w:r>
      <w:r>
        <w:rPr>
          <w:rFonts w:hint="eastAsia"/>
        </w:rPr>
        <w:t>十分であると町はお考えでしょうか。</w:t>
      </w:r>
    </w:p>
    <w:p w14:paraId="091BAEF7"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答弁願います。</w:t>
      </w:r>
    </w:p>
    <w:p w14:paraId="0613E904" w14:textId="77777777" w:rsidR="003E1D3B" w:rsidRDefault="003E1D3B" w:rsidP="003E1D3B">
      <w:pPr>
        <w:pStyle w:val="af5"/>
        <w:ind w:left="217" w:hanging="217"/>
      </w:pPr>
      <w:r>
        <w:rPr>
          <w:rFonts w:hint="eastAsia"/>
        </w:rPr>
        <w:t xml:space="preserve">　　荒井総務課長。</w:t>
      </w:r>
    </w:p>
    <w:p w14:paraId="44DEE32B" w14:textId="77777777" w:rsidR="003E1D3B" w:rsidRDefault="003E1D3B" w:rsidP="003E1D3B">
      <w:pPr>
        <w:pStyle w:val="af4"/>
        <w:ind w:left="2387" w:hanging="217"/>
      </w:pPr>
      <w:r>
        <w:rPr>
          <w:rFonts w:hint="eastAsia"/>
        </w:rPr>
        <w:t>〔総務課長　荒井和彦君登壇〕</w:t>
      </w:r>
    </w:p>
    <w:p w14:paraId="35BDC29C"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総務課長（荒井和彦君）</w:t>
      </w:r>
      <w:r>
        <w:rPr>
          <w:rFonts w:hint="eastAsia"/>
        </w:rPr>
        <w:t xml:space="preserve">　お答えいたします。</w:t>
      </w:r>
    </w:p>
    <w:p w14:paraId="4BDFBA48" w14:textId="77777777" w:rsidR="003E1D3B" w:rsidRDefault="003E1D3B" w:rsidP="003E1D3B">
      <w:pPr>
        <w:pStyle w:val="af5"/>
        <w:ind w:left="217" w:hanging="217"/>
      </w:pPr>
      <w:r>
        <w:rPr>
          <w:rFonts w:hint="eastAsia"/>
        </w:rPr>
        <w:t xml:space="preserve">　　町の地域防災計画では町民、別荘所有者、観光客、通勤通学者等区別なく、災害時に危険から緊急的に逃れる場所として指定緊急避難場所と災害によって住宅を失うなどの被害を受けた方や被害を受ける可能性がある方が一定期間避難生活を送るための施設となる指定避難所を定めております。</w:t>
      </w:r>
    </w:p>
    <w:p w14:paraId="60FA2D4D" w14:textId="77777777" w:rsidR="003E1D3B" w:rsidRDefault="003E1D3B" w:rsidP="003E1D3B">
      <w:pPr>
        <w:pStyle w:val="af5"/>
        <w:ind w:left="217" w:hanging="217"/>
      </w:pPr>
      <w:r>
        <w:rPr>
          <w:rFonts w:hint="eastAsia"/>
        </w:rPr>
        <w:t xml:space="preserve">　　観光客の避難先は、災害の状況により違ってきます。災害が長期化・広域化し、すぐに復旧できない場合には、まず、宿泊客は滞在宿泊施設の安全性を確認の上、宿泊施設にとどまっていただき、被災の可能性がある場合には、安全な指定避難所へ誘導することとなります。日帰りの観光客など宿泊施設を定めていない観光客は、指定避難所へ誘導することとなります。</w:t>
      </w:r>
    </w:p>
    <w:p w14:paraId="78A8D84F" w14:textId="77777777" w:rsidR="003E1D3B" w:rsidRDefault="003E1D3B" w:rsidP="003E1D3B">
      <w:pPr>
        <w:pStyle w:val="af5"/>
        <w:ind w:left="217" w:hanging="217"/>
      </w:pPr>
      <w:r>
        <w:rPr>
          <w:rFonts w:hint="eastAsia"/>
        </w:rPr>
        <w:t xml:space="preserve">　　しかし、指定避難所だけで収容できるものではありませんので、令和２年10月になりますが、軽井沢駅付近の宿泊施設と、災害時等における宿泊施設の提供等に関する協定を締結し、</w:t>
      </w:r>
      <w:r>
        <w:rPr>
          <w:rFonts w:hint="eastAsia"/>
        </w:rPr>
        <w:lastRenderedPageBreak/>
        <w:t>高齢者等特別な配慮が必要な方の速やかな避難にご協力いただけることとなっております。また、令和２年12月には鉄道事業者と帰宅困難者に関する協定を締結し、大規模災害時にはさわやかハット等へ帰宅困難者を誘導していただけることとなっております。</w:t>
      </w:r>
    </w:p>
    <w:p w14:paraId="007F39C7" w14:textId="77777777" w:rsidR="003E1D3B" w:rsidRDefault="003E1D3B" w:rsidP="003E1D3B">
      <w:pPr>
        <w:pStyle w:val="af5"/>
        <w:ind w:left="217" w:hanging="217"/>
      </w:pPr>
      <w:r>
        <w:rPr>
          <w:rFonts w:hint="eastAsia"/>
        </w:rPr>
        <w:t xml:space="preserve">　　備蓄が充足しているかにつきましては、判断が難しいところではございますが、現在の備蓄品を保管するスペースとの兼ね合いも含め、できる限り備蓄品の整備を進めてまいります。</w:t>
      </w:r>
    </w:p>
    <w:p w14:paraId="2BD82A23" w14:textId="77777777" w:rsidR="003E1D3B" w:rsidRPr="00036CDE" w:rsidRDefault="003E1D3B" w:rsidP="003E1D3B">
      <w:pPr>
        <w:pStyle w:val="af5"/>
        <w:ind w:left="217" w:hanging="217"/>
      </w:pPr>
      <w:r>
        <w:rPr>
          <w:rFonts w:hint="eastAsia"/>
        </w:rPr>
        <w:t xml:space="preserve">　　以上でございます。</w:t>
      </w:r>
    </w:p>
    <w:p w14:paraId="1ED545F4"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答弁が終わりました。</w:t>
      </w:r>
    </w:p>
    <w:p w14:paraId="76E95A52" w14:textId="77777777" w:rsidR="003E1D3B" w:rsidRDefault="003E1D3B" w:rsidP="003E1D3B">
      <w:pPr>
        <w:pStyle w:val="af5"/>
        <w:ind w:left="217" w:hanging="217"/>
      </w:pPr>
      <w:r>
        <w:rPr>
          <w:rFonts w:hint="eastAsia"/>
        </w:rPr>
        <w:t xml:space="preserve">　　12</w:t>
      </w:r>
      <w:r>
        <w:t>番、</w:t>
      </w:r>
      <w:r>
        <w:rPr>
          <w:rFonts w:hint="eastAsia"/>
        </w:rPr>
        <w:t>川島さゆり</w:t>
      </w:r>
      <w:r>
        <w:t>議員。</w:t>
      </w:r>
    </w:p>
    <w:p w14:paraId="713AF894" w14:textId="77777777" w:rsidR="003E1D3B" w:rsidRDefault="003E1D3B" w:rsidP="003E1D3B">
      <w:pPr>
        <w:pStyle w:val="af4"/>
        <w:ind w:left="2387" w:hanging="217"/>
      </w:pPr>
      <w:r>
        <w:rPr>
          <w:rFonts w:hint="eastAsia"/>
        </w:rPr>
        <w:t>〔１２番　川島さゆり君登壇〕</w:t>
      </w:r>
    </w:p>
    <w:p w14:paraId="7E5F46DD" w14:textId="77777777" w:rsidR="003E1D3B" w:rsidRPr="00BB20F4"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１２番（川島さゆり君）</w:t>
      </w:r>
      <w:r>
        <w:rPr>
          <w:rFonts w:hint="eastAsia"/>
        </w:rPr>
        <w:t xml:space="preserve">　大変しっかりと体制整えていただいておりますが、多分備蓄、かなり夏なんかはマックスになりますから、どのくらいの方が軽井沢町内にいるのかということが出てくると思いますが、とするならば、住民の方に備蓄の準備、ローリングストック、私はいつも勧めているんですけれども、ある程度買っといて賞味期限が迫ってきたら食べてしまう、そして新しいものを買う、これをしっかりと、前の防災ハンドブックには入れてもらったような気がしますけれども、広報でもやってもらったような気がしますけれども、今能登半島地震で注意を浴びているというか、皆さん興味ある場所でございますので、そういうこともしっかりと広報等でやっていただけるのはいかがでしょうか。</w:t>
      </w:r>
    </w:p>
    <w:p w14:paraId="282E8B4A"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答弁願います。</w:t>
      </w:r>
    </w:p>
    <w:p w14:paraId="1CA26B3B" w14:textId="77777777" w:rsidR="003E1D3B" w:rsidRDefault="003E1D3B" w:rsidP="003E1D3B">
      <w:pPr>
        <w:pStyle w:val="af5"/>
        <w:ind w:left="217" w:hanging="217"/>
      </w:pPr>
      <w:r>
        <w:rPr>
          <w:rFonts w:hint="eastAsia"/>
        </w:rPr>
        <w:t xml:space="preserve">　　荒井総務課長。</w:t>
      </w:r>
    </w:p>
    <w:p w14:paraId="1DF865A4" w14:textId="77777777" w:rsidR="003E1D3B" w:rsidRDefault="003E1D3B" w:rsidP="003E1D3B">
      <w:pPr>
        <w:pStyle w:val="af4"/>
        <w:ind w:left="2387" w:hanging="217"/>
      </w:pPr>
      <w:r>
        <w:rPr>
          <w:rFonts w:hint="eastAsia"/>
        </w:rPr>
        <w:t>〔総務課長　荒井和彦君登壇〕</w:t>
      </w:r>
    </w:p>
    <w:p w14:paraId="5D6008B0"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総務課長（荒井和彦君）</w:t>
      </w:r>
      <w:r>
        <w:rPr>
          <w:rFonts w:hint="eastAsia"/>
        </w:rPr>
        <w:t xml:space="preserve">　各家庭におけるローリングストックにつきましては、改めて広報等で周知をしてまいりたいと考えます。</w:t>
      </w:r>
    </w:p>
    <w:p w14:paraId="483A260C" w14:textId="77777777" w:rsidR="003E1D3B" w:rsidRDefault="003E1D3B" w:rsidP="003E1D3B">
      <w:pPr>
        <w:pStyle w:val="af5"/>
        <w:ind w:left="217" w:hanging="217"/>
      </w:pPr>
      <w:r>
        <w:rPr>
          <w:rFonts w:hint="eastAsia"/>
        </w:rPr>
        <w:t xml:space="preserve">　　また、町のほうで備蓄をしている備品等につきましても、ローリングストックが可能なものであれば、そのあたりもそういった対応で、まだ捨てないようにということで考えていきたいと考えております。</w:t>
      </w:r>
    </w:p>
    <w:p w14:paraId="79D27997"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答弁が終わりました。</w:t>
      </w:r>
    </w:p>
    <w:p w14:paraId="1A8F90E4" w14:textId="77777777" w:rsidR="003E1D3B" w:rsidRDefault="003E1D3B" w:rsidP="003E1D3B">
      <w:pPr>
        <w:pStyle w:val="af5"/>
        <w:ind w:left="217" w:hanging="217"/>
      </w:pPr>
      <w:r>
        <w:rPr>
          <w:rFonts w:hint="eastAsia"/>
        </w:rPr>
        <w:t xml:space="preserve">　　12</w:t>
      </w:r>
      <w:r>
        <w:t>番、</w:t>
      </w:r>
      <w:r>
        <w:rPr>
          <w:rFonts w:hint="eastAsia"/>
        </w:rPr>
        <w:t>川島さゆり</w:t>
      </w:r>
      <w:r>
        <w:t>議員。</w:t>
      </w:r>
    </w:p>
    <w:p w14:paraId="10B63833" w14:textId="77777777" w:rsidR="003E1D3B" w:rsidRDefault="003E1D3B" w:rsidP="003E1D3B">
      <w:pPr>
        <w:pStyle w:val="af4"/>
        <w:ind w:left="2387" w:hanging="217"/>
      </w:pPr>
      <w:r>
        <w:rPr>
          <w:rFonts w:hint="eastAsia"/>
        </w:rPr>
        <w:t>〔１２番　川島さゆり君登壇〕</w:t>
      </w:r>
    </w:p>
    <w:p w14:paraId="3996A6F0"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１２番（川島さゆり君）</w:t>
      </w:r>
      <w:r>
        <w:rPr>
          <w:rFonts w:hint="eastAsia"/>
        </w:rPr>
        <w:t xml:space="preserve">　了解をいたしました。</w:t>
      </w:r>
    </w:p>
    <w:p w14:paraId="638F17AF" w14:textId="77777777" w:rsidR="003E1D3B" w:rsidRDefault="003E1D3B" w:rsidP="003E1D3B">
      <w:pPr>
        <w:pStyle w:val="af5"/>
        <w:ind w:left="217" w:hanging="217"/>
      </w:pPr>
      <w:r>
        <w:rPr>
          <w:rFonts w:hint="eastAsia"/>
        </w:rPr>
        <w:t xml:space="preserve">　　それでは、（４）の質問に入ります。</w:t>
      </w:r>
    </w:p>
    <w:p w14:paraId="038C6DE5" w14:textId="77777777" w:rsidR="003E1D3B" w:rsidRDefault="003E1D3B" w:rsidP="003E1D3B">
      <w:pPr>
        <w:pStyle w:val="af5"/>
        <w:ind w:left="217" w:hanging="217"/>
      </w:pPr>
      <w:r w:rsidRPr="00374440">
        <w:rPr>
          <w:rFonts w:ascii="ＭＳ ゴシック" w:eastAsia="ＭＳ ゴシック" w:hAnsi="ＭＳ ゴシック" w:hint="eastAsia"/>
        </w:rPr>
        <w:lastRenderedPageBreak/>
        <w:t>○</w:t>
      </w:r>
      <w:r>
        <w:rPr>
          <w:rFonts w:ascii="ＭＳ ゴシック" w:eastAsia="ＭＳ ゴシック" w:hAnsi="ＭＳ ゴシック" w:hint="eastAsia"/>
        </w:rPr>
        <w:t>議長（遠山隆雄君）</w:t>
      </w:r>
      <w:r>
        <w:rPr>
          <w:rFonts w:hint="eastAsia"/>
        </w:rPr>
        <w:t xml:space="preserve">　では、ここで</w:t>
      </w:r>
      <w:r>
        <w:t>しばらく休憩といたします。</w:t>
      </w:r>
    </w:p>
    <w:p w14:paraId="3D608B16" w14:textId="77777777" w:rsidR="003E1D3B" w:rsidRPr="009D39A4" w:rsidRDefault="003E1D3B" w:rsidP="003E1D3B">
      <w:pPr>
        <w:pStyle w:val="af5"/>
        <w:ind w:left="217" w:hanging="217"/>
      </w:pPr>
      <w:r>
        <w:rPr>
          <w:rFonts w:hint="eastAsia"/>
        </w:rPr>
        <w:t xml:space="preserve">　　</w:t>
      </w:r>
      <w:r>
        <w:t>再開は11時５分といたします。</w:t>
      </w:r>
      <w:r>
        <w:rPr>
          <w:rFonts w:hint="eastAsia"/>
        </w:rPr>
        <w:t>ちょっと短いですけれども。</w:t>
      </w:r>
    </w:p>
    <w:p w14:paraId="3BC49ADE" w14:textId="77777777" w:rsidR="003E1D3B" w:rsidRPr="009D39A4" w:rsidRDefault="003E1D3B" w:rsidP="003E1D3B">
      <w:pPr>
        <w:pStyle w:val="af5"/>
        <w:ind w:left="217" w:hanging="217"/>
      </w:pPr>
    </w:p>
    <w:p w14:paraId="00760241" w14:textId="77777777" w:rsidR="003E1D3B" w:rsidRDefault="003E1D3B" w:rsidP="003E1D3B">
      <w:pPr>
        <w:pStyle w:val="af8"/>
        <w:ind w:left="217" w:hanging="217"/>
      </w:pPr>
      <w:r>
        <w:rPr>
          <w:rFonts w:hint="eastAsia"/>
        </w:rPr>
        <w:t>休憩　午前１１時０１分</w:t>
      </w:r>
    </w:p>
    <w:p w14:paraId="4A4135A7" w14:textId="77777777" w:rsidR="003E1D3B" w:rsidRDefault="003E1D3B" w:rsidP="003E1D3B">
      <w:pPr>
        <w:pStyle w:val="af5"/>
        <w:ind w:left="217" w:hanging="217"/>
      </w:pPr>
    </w:p>
    <w:p w14:paraId="42B430CB" w14:textId="77777777" w:rsidR="003E1D3B" w:rsidRPr="00036CDE" w:rsidRDefault="003E1D3B" w:rsidP="003E1D3B">
      <w:pPr>
        <w:pStyle w:val="af8"/>
        <w:ind w:left="217" w:hanging="217"/>
      </w:pPr>
      <w:r>
        <w:rPr>
          <w:rFonts w:hint="eastAsia"/>
        </w:rPr>
        <w:t>再開　午前１１時０５分</w:t>
      </w:r>
    </w:p>
    <w:p w14:paraId="15C0BAFC" w14:textId="77777777" w:rsidR="003E1D3B" w:rsidRDefault="003E1D3B" w:rsidP="003E1D3B">
      <w:pPr>
        <w:pStyle w:val="af5"/>
        <w:ind w:left="217" w:hanging="217"/>
      </w:pPr>
    </w:p>
    <w:p w14:paraId="1DD203DB"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w:t>
      </w:r>
      <w:r>
        <w:t>休憩前に引き続き会議を開きます。</w:t>
      </w:r>
    </w:p>
    <w:p w14:paraId="1CEAA5C7" w14:textId="77777777" w:rsidR="003E1D3B" w:rsidRDefault="003E1D3B" w:rsidP="003E1D3B">
      <w:pPr>
        <w:pStyle w:val="af5"/>
        <w:ind w:left="217" w:hanging="217"/>
      </w:pPr>
      <w:r>
        <w:rPr>
          <w:rFonts w:hint="eastAsia"/>
        </w:rPr>
        <w:t xml:space="preserve">　　引き続き一般質問を続けます。</w:t>
      </w:r>
    </w:p>
    <w:p w14:paraId="70E68620" w14:textId="77777777" w:rsidR="003E1D3B" w:rsidRDefault="003E1D3B" w:rsidP="003E1D3B">
      <w:pPr>
        <w:pStyle w:val="af5"/>
        <w:ind w:left="217" w:hanging="217"/>
      </w:pPr>
      <w:r>
        <w:rPr>
          <w:rFonts w:hint="eastAsia"/>
        </w:rPr>
        <w:t xml:space="preserve">　　12</w:t>
      </w:r>
      <w:r>
        <w:t>番、</w:t>
      </w:r>
      <w:r>
        <w:rPr>
          <w:rFonts w:hint="eastAsia"/>
        </w:rPr>
        <w:t>川島さゆり</w:t>
      </w:r>
      <w:r>
        <w:t>議員。</w:t>
      </w:r>
    </w:p>
    <w:p w14:paraId="56B47ABA" w14:textId="77777777" w:rsidR="003E1D3B" w:rsidRDefault="003E1D3B" w:rsidP="003E1D3B">
      <w:pPr>
        <w:pStyle w:val="af4"/>
        <w:ind w:left="2387" w:hanging="217"/>
      </w:pPr>
      <w:r>
        <w:rPr>
          <w:rFonts w:hint="eastAsia"/>
        </w:rPr>
        <w:t>〔１２番　川島さゆり君登壇〕</w:t>
      </w:r>
    </w:p>
    <w:p w14:paraId="64D50A35"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１２番（川島さゆり君）</w:t>
      </w:r>
      <w:r>
        <w:rPr>
          <w:rFonts w:hint="eastAsia"/>
        </w:rPr>
        <w:t xml:space="preserve">　それでは、（４）の質問に入ります。</w:t>
      </w:r>
    </w:p>
    <w:p w14:paraId="5BF58EE2" w14:textId="77777777" w:rsidR="003E1D3B" w:rsidRDefault="003E1D3B" w:rsidP="003E1D3B">
      <w:pPr>
        <w:pStyle w:val="af5"/>
        <w:ind w:left="217" w:hanging="217"/>
      </w:pPr>
      <w:r>
        <w:rPr>
          <w:rFonts w:hint="eastAsia"/>
        </w:rPr>
        <w:t xml:space="preserve">　　次に、</w:t>
      </w:r>
      <w:r>
        <w:t>以前より質問して</w:t>
      </w:r>
      <w:r>
        <w:rPr>
          <w:rFonts w:hint="eastAsia"/>
        </w:rPr>
        <w:t>おります</w:t>
      </w:r>
      <w:r>
        <w:t>女性の視点での避難所運営について伺</w:t>
      </w:r>
      <w:r>
        <w:rPr>
          <w:rFonts w:hint="eastAsia"/>
        </w:rPr>
        <w:t>ってまいります。</w:t>
      </w:r>
    </w:p>
    <w:p w14:paraId="76776910" w14:textId="77777777" w:rsidR="003E1D3B" w:rsidRDefault="003E1D3B" w:rsidP="003E1D3B">
      <w:pPr>
        <w:pStyle w:val="af5"/>
        <w:ind w:left="217" w:hanging="217"/>
      </w:pPr>
      <w:r>
        <w:rPr>
          <w:rFonts w:hint="eastAsia"/>
        </w:rPr>
        <w:t xml:space="preserve">　　</w:t>
      </w:r>
      <w:r>
        <w:rPr>
          <w:rFonts w:hAnsi="ＭＳ 明朝" w:cs="ＭＳ 明朝" w:hint="eastAsia"/>
        </w:rPr>
        <w:t>①ですが、</w:t>
      </w:r>
      <w:r>
        <w:t>生理用品や</w:t>
      </w:r>
      <w:r>
        <w:rPr>
          <w:rFonts w:hint="eastAsia"/>
        </w:rPr>
        <w:t>おむつ、これは子供さんや高齢者の方ということで捉えていただきたい。それから、</w:t>
      </w:r>
      <w:r>
        <w:t>下着</w:t>
      </w:r>
      <w:r>
        <w:rPr>
          <w:rFonts w:hint="eastAsia"/>
        </w:rPr>
        <w:t>、これは男性と女性ということです。乳幼児の</w:t>
      </w:r>
      <w:r>
        <w:t>液体ミルクや離乳食</w:t>
      </w:r>
      <w:r>
        <w:rPr>
          <w:rFonts w:hint="eastAsia"/>
        </w:rPr>
        <w:t>、お尻拭き</w:t>
      </w:r>
      <w:r>
        <w:t>など</w:t>
      </w:r>
      <w:r>
        <w:rPr>
          <w:rFonts w:hint="eastAsia"/>
        </w:rPr>
        <w:t>、</w:t>
      </w:r>
      <w:r>
        <w:t>備蓄は充足しているのか。</w:t>
      </w:r>
    </w:p>
    <w:p w14:paraId="5E067968" w14:textId="77777777" w:rsidR="003E1D3B" w:rsidRDefault="003E1D3B" w:rsidP="003E1D3B">
      <w:pPr>
        <w:pStyle w:val="af5"/>
        <w:ind w:left="217" w:hanging="217"/>
      </w:pPr>
      <w:r>
        <w:rPr>
          <w:rFonts w:hint="eastAsia"/>
        </w:rPr>
        <w:t xml:space="preserve">　　あと、もう一点、阪神淡路大震災、東日本大震災、熊本地震等では、のぞきや女性用下着が盗まれる等、実際にございました。</w:t>
      </w:r>
      <w:r>
        <w:t>女性の性被害防止のために防犯ブザーやホイッスルなどを備蓄することは可能</w:t>
      </w:r>
      <w:r>
        <w:rPr>
          <w:rFonts w:hint="eastAsia"/>
        </w:rPr>
        <w:t>でございましょうか</w:t>
      </w:r>
      <w:r>
        <w:t>。</w:t>
      </w:r>
    </w:p>
    <w:p w14:paraId="396C6884"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答弁願います。</w:t>
      </w:r>
    </w:p>
    <w:p w14:paraId="0EF272B6" w14:textId="77777777" w:rsidR="003E1D3B" w:rsidRDefault="003E1D3B" w:rsidP="003E1D3B">
      <w:pPr>
        <w:pStyle w:val="af5"/>
        <w:ind w:left="217" w:hanging="217"/>
      </w:pPr>
      <w:r>
        <w:rPr>
          <w:rFonts w:hint="eastAsia"/>
        </w:rPr>
        <w:t xml:space="preserve">　　荒井総務課長。</w:t>
      </w:r>
    </w:p>
    <w:p w14:paraId="06277308" w14:textId="77777777" w:rsidR="003E1D3B" w:rsidRDefault="003E1D3B" w:rsidP="003E1D3B">
      <w:pPr>
        <w:pStyle w:val="af4"/>
        <w:ind w:left="2387" w:hanging="217"/>
      </w:pPr>
      <w:r>
        <w:rPr>
          <w:rFonts w:hint="eastAsia"/>
        </w:rPr>
        <w:t>〔総務課長　荒井和彦君登壇〕</w:t>
      </w:r>
    </w:p>
    <w:p w14:paraId="3274B540"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総務課長（荒井和彦君）</w:t>
      </w:r>
      <w:r>
        <w:rPr>
          <w:rFonts w:hint="eastAsia"/>
        </w:rPr>
        <w:t xml:space="preserve">　お答えいたします。</w:t>
      </w:r>
    </w:p>
    <w:p w14:paraId="425A2CB2" w14:textId="77777777" w:rsidR="003E1D3B" w:rsidRDefault="003E1D3B" w:rsidP="003E1D3B">
      <w:pPr>
        <w:pStyle w:val="af5"/>
        <w:ind w:left="217" w:hanging="217"/>
      </w:pPr>
      <w:r>
        <w:rPr>
          <w:rFonts w:hint="eastAsia"/>
        </w:rPr>
        <w:t xml:space="preserve">　　生理用品、おむつ、肌着セットは備蓄しておりますが、液体ミルクや離乳食は平成24年に締結しております災害時における食品等災害関連物資の供給に関する協定で対応する方針に変わりはございません。</w:t>
      </w:r>
    </w:p>
    <w:p w14:paraId="18717757" w14:textId="77777777" w:rsidR="003E1D3B" w:rsidRDefault="003E1D3B" w:rsidP="003E1D3B">
      <w:pPr>
        <w:pStyle w:val="af5"/>
        <w:ind w:left="217" w:hanging="217"/>
      </w:pPr>
      <w:r>
        <w:rPr>
          <w:rFonts w:hint="eastAsia"/>
        </w:rPr>
        <w:t xml:space="preserve">　　備蓄が充足しているかにつきましては、災害の種類や規模によって必要な備蓄品の量が変動するため、現在の備蓄で充足しているかは一概に判断できませんが、現在、一時避難所となる公民館などへの備蓄品配備について各区と協議を始める予定としており、この備蓄品の中にご質問の用品も含め、備蓄可能であるか協議を進めたいと考えております。</w:t>
      </w:r>
    </w:p>
    <w:p w14:paraId="53FC13CE" w14:textId="77777777" w:rsidR="003E1D3B" w:rsidRDefault="003E1D3B" w:rsidP="003E1D3B">
      <w:pPr>
        <w:pStyle w:val="af5"/>
        <w:ind w:left="217" w:hanging="217"/>
      </w:pPr>
      <w:r>
        <w:rPr>
          <w:rFonts w:hint="eastAsia"/>
        </w:rPr>
        <w:lastRenderedPageBreak/>
        <w:t xml:space="preserve">　　また、女性の性被害防止のための防犯ブザーやホイッスルの購入につきましては、今後の備蓄備品の購入計画に加えて進めてまいります。</w:t>
      </w:r>
    </w:p>
    <w:p w14:paraId="08909F74" w14:textId="77777777" w:rsidR="003E1D3B" w:rsidRDefault="003E1D3B" w:rsidP="003E1D3B">
      <w:pPr>
        <w:pStyle w:val="af5"/>
        <w:ind w:left="217" w:hanging="217"/>
      </w:pPr>
      <w:r>
        <w:rPr>
          <w:rFonts w:hint="eastAsia"/>
        </w:rPr>
        <w:t xml:space="preserve">　　それと、ちょっと１点、先ほどの答弁で誤りがありましたので、訂正をさせていただければと思います。</w:t>
      </w:r>
    </w:p>
    <w:p w14:paraId="2F41E1E9" w14:textId="77777777" w:rsidR="003E1D3B" w:rsidRDefault="003E1D3B" w:rsidP="003E1D3B">
      <w:pPr>
        <w:pStyle w:val="af5"/>
        <w:ind w:left="217" w:hanging="217"/>
      </w:pPr>
      <w:r>
        <w:rPr>
          <w:rFonts w:hint="eastAsia"/>
        </w:rPr>
        <w:t xml:space="preserve">　　（２）の①の中でＬＩＮＥのシステムについての説明をさせていただきましたが、先ほど私が、区から区長へＬＩＮＥでお知らせするようになると申し上げましたけれども、これ「区から区民」ですね。区長ではなくて区民にＬＩＮＥでお知らせできるようになるということで訂正をお願いいたします。</w:t>
      </w:r>
    </w:p>
    <w:p w14:paraId="0D84670A" w14:textId="77777777" w:rsidR="003E1D3B" w:rsidRPr="00036CDE" w:rsidRDefault="003E1D3B" w:rsidP="003E1D3B">
      <w:pPr>
        <w:pStyle w:val="af5"/>
        <w:ind w:left="217" w:hanging="217"/>
      </w:pPr>
      <w:r>
        <w:rPr>
          <w:rFonts w:hint="eastAsia"/>
        </w:rPr>
        <w:t xml:space="preserve">　　それと、もう一点なんですけれども、先ほどの郵便局のスマートスピーカーにつきまして、音声のみということを申し上げましたけれども、こちら映像でも情報を流すことができますので訂正をさせていただきます。</w:t>
      </w:r>
    </w:p>
    <w:p w14:paraId="2B71915F"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答弁が終わりました。</w:t>
      </w:r>
    </w:p>
    <w:p w14:paraId="3EE2BFD4" w14:textId="77777777" w:rsidR="003E1D3B" w:rsidRDefault="003E1D3B" w:rsidP="003E1D3B">
      <w:pPr>
        <w:pStyle w:val="af5"/>
        <w:ind w:left="217" w:hanging="217"/>
      </w:pPr>
      <w:r>
        <w:rPr>
          <w:rFonts w:hint="eastAsia"/>
        </w:rPr>
        <w:t xml:space="preserve">　　12</w:t>
      </w:r>
      <w:r>
        <w:t>番、</w:t>
      </w:r>
      <w:r>
        <w:rPr>
          <w:rFonts w:hint="eastAsia"/>
        </w:rPr>
        <w:t>川島さゆり</w:t>
      </w:r>
      <w:r>
        <w:t>議員。</w:t>
      </w:r>
    </w:p>
    <w:p w14:paraId="1BE60B73" w14:textId="77777777" w:rsidR="003E1D3B" w:rsidRDefault="003E1D3B" w:rsidP="003E1D3B">
      <w:pPr>
        <w:pStyle w:val="af4"/>
        <w:ind w:left="2387" w:hanging="217"/>
      </w:pPr>
      <w:r>
        <w:rPr>
          <w:rFonts w:hint="eastAsia"/>
        </w:rPr>
        <w:t>〔１２番　川島さゆり君登壇〕</w:t>
      </w:r>
    </w:p>
    <w:p w14:paraId="6351EFAD"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１２番（川島さゆり君）</w:t>
      </w:r>
      <w:r>
        <w:rPr>
          <w:rFonts w:hint="eastAsia"/>
        </w:rPr>
        <w:t xml:space="preserve">　ありがとうございました。</w:t>
      </w:r>
    </w:p>
    <w:p w14:paraId="5964A2D4" w14:textId="77777777" w:rsidR="003E1D3B" w:rsidRDefault="003E1D3B" w:rsidP="003E1D3B">
      <w:pPr>
        <w:pStyle w:val="af5"/>
        <w:ind w:left="217" w:hanging="217"/>
      </w:pPr>
      <w:r>
        <w:rPr>
          <w:rFonts w:hint="eastAsia"/>
        </w:rPr>
        <w:t xml:space="preserve">　　それで、先ほど公民館へ備蓄というお話が今出てまいりました。それで、例えば生理用品なんかは生理の貧困とか、あと、食べる物なんかは生活保護世帯、困窮世帯あるいはフードバンク作業などと連携して今無駄にしないように、ＳＤＧｓじゃございませんけれども、していると思います。</w:t>
      </w:r>
    </w:p>
    <w:p w14:paraId="04C776D6" w14:textId="77777777" w:rsidR="003E1D3B" w:rsidRPr="00BB20F4" w:rsidRDefault="003E1D3B" w:rsidP="003E1D3B">
      <w:pPr>
        <w:pStyle w:val="af5"/>
        <w:ind w:left="217" w:hanging="217"/>
      </w:pPr>
      <w:r>
        <w:rPr>
          <w:rFonts w:hint="eastAsia"/>
        </w:rPr>
        <w:t xml:space="preserve">　　これ、区に託すという形になると思うんですが、これ、その期限があるわけですよね、備蓄品においては。それはどのように考えていらっしゃいますか。</w:t>
      </w:r>
    </w:p>
    <w:p w14:paraId="73269EB8"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答弁願います。</w:t>
      </w:r>
    </w:p>
    <w:p w14:paraId="2BA3F4C7" w14:textId="77777777" w:rsidR="003E1D3B" w:rsidRDefault="003E1D3B" w:rsidP="003E1D3B">
      <w:pPr>
        <w:pStyle w:val="af5"/>
        <w:ind w:left="217" w:hanging="217"/>
      </w:pPr>
      <w:r>
        <w:rPr>
          <w:rFonts w:hint="eastAsia"/>
        </w:rPr>
        <w:t xml:space="preserve">　　荒井総務課長。</w:t>
      </w:r>
    </w:p>
    <w:p w14:paraId="4BF23A8D" w14:textId="77777777" w:rsidR="003E1D3B" w:rsidRDefault="003E1D3B" w:rsidP="003E1D3B">
      <w:pPr>
        <w:pStyle w:val="af4"/>
        <w:ind w:left="2387" w:hanging="217"/>
      </w:pPr>
      <w:r>
        <w:rPr>
          <w:rFonts w:hint="eastAsia"/>
        </w:rPr>
        <w:t>〔総務課長　荒井和彦君登壇〕</w:t>
      </w:r>
    </w:p>
    <w:p w14:paraId="26BD1F45"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総務課長（荒井和彦君）</w:t>
      </w:r>
      <w:r>
        <w:rPr>
          <w:rFonts w:hint="eastAsia"/>
        </w:rPr>
        <w:t xml:space="preserve">　お答えいたします。</w:t>
      </w:r>
    </w:p>
    <w:p w14:paraId="4065710F" w14:textId="77777777" w:rsidR="003E1D3B" w:rsidRPr="005F6FC3" w:rsidRDefault="003E1D3B" w:rsidP="003E1D3B">
      <w:pPr>
        <w:pStyle w:val="af5"/>
        <w:ind w:left="217" w:hanging="217"/>
      </w:pPr>
      <w:r>
        <w:rPr>
          <w:rFonts w:hint="eastAsia"/>
        </w:rPr>
        <w:t xml:space="preserve">　　公民館につきましては、各区に管理をお願いするということは、なかなか厳しいかと思います。賞味期限ですとか、期限というものがございますので、そのあたりにつきましては、町防災係において管理のほうはしていきまして、その中でローリングストックということで、またほかに回せるようなものがあれば、そういった対応をさせていただければと考えております。</w:t>
      </w:r>
    </w:p>
    <w:p w14:paraId="0EAF21DF" w14:textId="77777777" w:rsidR="003E1D3B" w:rsidRDefault="003E1D3B" w:rsidP="003E1D3B">
      <w:pPr>
        <w:pStyle w:val="af5"/>
        <w:ind w:left="217" w:hanging="217"/>
      </w:pPr>
      <w:r w:rsidRPr="00374440">
        <w:rPr>
          <w:rFonts w:ascii="ＭＳ ゴシック" w:eastAsia="ＭＳ ゴシック" w:hAnsi="ＭＳ ゴシック" w:hint="eastAsia"/>
        </w:rPr>
        <w:lastRenderedPageBreak/>
        <w:t>○</w:t>
      </w:r>
      <w:r>
        <w:rPr>
          <w:rFonts w:ascii="ＭＳ ゴシック" w:eastAsia="ＭＳ ゴシック" w:hAnsi="ＭＳ ゴシック" w:hint="eastAsia"/>
        </w:rPr>
        <w:t>議長（遠山隆雄君）</w:t>
      </w:r>
      <w:r>
        <w:rPr>
          <w:rFonts w:hint="eastAsia"/>
        </w:rPr>
        <w:t xml:space="preserve">　答弁が終わりました。</w:t>
      </w:r>
    </w:p>
    <w:p w14:paraId="6FB31E2F" w14:textId="77777777" w:rsidR="003E1D3B" w:rsidRDefault="003E1D3B" w:rsidP="003E1D3B">
      <w:pPr>
        <w:pStyle w:val="af5"/>
        <w:ind w:left="217" w:hanging="217"/>
      </w:pPr>
      <w:r>
        <w:rPr>
          <w:rFonts w:hint="eastAsia"/>
        </w:rPr>
        <w:t xml:space="preserve">　　12</w:t>
      </w:r>
      <w:r>
        <w:t>番、</w:t>
      </w:r>
      <w:r>
        <w:rPr>
          <w:rFonts w:hint="eastAsia"/>
        </w:rPr>
        <w:t>川島さゆり</w:t>
      </w:r>
      <w:r>
        <w:t>議員。</w:t>
      </w:r>
    </w:p>
    <w:p w14:paraId="4599D76D" w14:textId="77777777" w:rsidR="003E1D3B" w:rsidRDefault="003E1D3B" w:rsidP="003E1D3B">
      <w:pPr>
        <w:pStyle w:val="af4"/>
        <w:ind w:left="2387" w:hanging="217"/>
      </w:pPr>
      <w:r>
        <w:rPr>
          <w:rFonts w:hint="eastAsia"/>
        </w:rPr>
        <w:t>〔１２番　川島さゆり君登壇〕</w:t>
      </w:r>
    </w:p>
    <w:p w14:paraId="39EA4F3C"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１２番（川島さゆり君）</w:t>
      </w:r>
      <w:r>
        <w:rPr>
          <w:rFonts w:hint="eastAsia"/>
        </w:rPr>
        <w:t xml:space="preserve">　分かりました。ちょっと防災係、大変になりそうですけれども、頑張っていただきたいと思います。</w:t>
      </w:r>
    </w:p>
    <w:p w14:paraId="6CEE7414" w14:textId="77777777" w:rsidR="003E1D3B" w:rsidRDefault="003E1D3B" w:rsidP="003E1D3B">
      <w:pPr>
        <w:pStyle w:val="af5"/>
        <w:ind w:left="217" w:hanging="217"/>
        <w:rPr>
          <w:rFonts w:hAnsi="ＭＳ 明朝" w:cs="ＭＳ 明朝"/>
        </w:rPr>
      </w:pPr>
      <w:r>
        <w:rPr>
          <w:rFonts w:hint="eastAsia"/>
        </w:rPr>
        <w:t xml:space="preserve">　　次に、</w:t>
      </w:r>
      <w:r>
        <w:rPr>
          <w:rFonts w:hAnsi="ＭＳ 明朝" w:cs="ＭＳ 明朝" w:hint="eastAsia"/>
        </w:rPr>
        <w:t>②の質問に入ります。</w:t>
      </w:r>
    </w:p>
    <w:p w14:paraId="12E827D1" w14:textId="77777777" w:rsidR="003E1D3B" w:rsidRDefault="003E1D3B" w:rsidP="003E1D3B">
      <w:pPr>
        <w:pStyle w:val="af5"/>
        <w:ind w:left="217" w:hanging="217"/>
      </w:pPr>
      <w:r>
        <w:rPr>
          <w:rFonts w:hAnsi="ＭＳ 明朝" w:cs="ＭＳ 明朝" w:hint="eastAsia"/>
        </w:rPr>
        <w:t xml:space="preserve">　　次に、</w:t>
      </w:r>
      <w:r>
        <w:t>内閣府ガイドライン「避難所チェックシート」</w:t>
      </w:r>
      <w:r>
        <w:rPr>
          <w:rFonts w:hint="eastAsia"/>
        </w:rPr>
        <w:t>というものがございます。</w:t>
      </w:r>
    </w:p>
    <w:p w14:paraId="6F4C3CD6" w14:textId="77777777" w:rsidR="003E1D3B" w:rsidRDefault="003E1D3B" w:rsidP="003E1D3B">
      <w:pPr>
        <w:pStyle w:val="af5"/>
        <w:ind w:left="217" w:hanging="217"/>
      </w:pPr>
      <w:r>
        <w:rPr>
          <w:rFonts w:hint="eastAsia"/>
        </w:rPr>
        <w:t xml:space="preserve">　　モニターをお願いしたいと思います。</w:t>
      </w:r>
    </w:p>
    <w:p w14:paraId="5AC6DB9F" w14:textId="77777777" w:rsidR="003E1D3B" w:rsidRDefault="003E1D3B" w:rsidP="003E1D3B">
      <w:pPr>
        <w:pStyle w:val="af5"/>
        <w:ind w:left="217" w:hanging="217"/>
      </w:pPr>
      <w:r>
        <w:rPr>
          <w:rFonts w:hint="eastAsia"/>
        </w:rPr>
        <w:t xml:space="preserve">　　見ていただければ分かるんですが、本当、内閣府のガイドライン、もうちょっと量は多いです。私が抜粋しました。今までの避難所運営と少し変わってきてる。先ほど来、災害何回も起こっているわけですけれども、その災害ごとに問題、課題が抽出されまして、避難所運営も変化してきております。例えばですね、すみません、例えばキッズスペースがありますかとか、後で出てきますけれども、仮設トイレの話とか、トイレの照明の話とか、あと避難所運営の役員、女性３割とか、いろんなことが、見てもらえれば分かるんですけれども、この辺ちょっと書いてあります。少し抜粋して、私のほうから、ちょっと今までと変化したものがあるので書かせていただきましたけれども、内閣府の男女参画のほうを見ていただくと全部載っていますので、参考にしていただきたいと思います。</w:t>
      </w:r>
    </w:p>
    <w:p w14:paraId="19E44299" w14:textId="77777777" w:rsidR="003E1D3B" w:rsidRDefault="003E1D3B" w:rsidP="003E1D3B">
      <w:pPr>
        <w:pStyle w:val="af5"/>
        <w:ind w:left="217" w:hanging="217"/>
      </w:pPr>
      <w:r>
        <w:rPr>
          <w:rFonts w:hint="eastAsia"/>
        </w:rPr>
        <w:t xml:space="preserve">　　これらの導入ですね。導入ということは、避難所の開設のマニュアルに入れてほしいという話なんですけれども、さらに町の防災会議、今あるわけでございますが、女性、確かにいらっしゃいます。女性、いらっしゃいますけれども、３割以上、特に女性の保健師ですとか、看護師、保育士、介護士、民生委員さんはいるのかなと思うんですけれども、これらの専門職を登用する努力をしているか、この辺をお答えいただきたいと思います。</w:t>
      </w:r>
    </w:p>
    <w:p w14:paraId="64DBA745"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答弁願います。</w:t>
      </w:r>
    </w:p>
    <w:p w14:paraId="59ACEB0A" w14:textId="77777777" w:rsidR="003E1D3B" w:rsidRDefault="003E1D3B" w:rsidP="003E1D3B">
      <w:pPr>
        <w:pStyle w:val="af5"/>
        <w:ind w:left="217" w:hanging="217"/>
      </w:pPr>
      <w:r>
        <w:rPr>
          <w:rFonts w:hint="eastAsia"/>
        </w:rPr>
        <w:t xml:space="preserve">　　荒井総務課長。</w:t>
      </w:r>
    </w:p>
    <w:p w14:paraId="59C1CAD4" w14:textId="77777777" w:rsidR="003E1D3B" w:rsidRDefault="003E1D3B" w:rsidP="003E1D3B">
      <w:pPr>
        <w:pStyle w:val="af4"/>
        <w:ind w:left="2387" w:hanging="217"/>
      </w:pPr>
      <w:r>
        <w:rPr>
          <w:rFonts w:hint="eastAsia"/>
        </w:rPr>
        <w:t>〔総務課長　荒井和彦君登壇〕</w:t>
      </w:r>
    </w:p>
    <w:p w14:paraId="7A8F0BF1"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総務課長（荒井和彦君）</w:t>
      </w:r>
      <w:r>
        <w:rPr>
          <w:rFonts w:hint="eastAsia"/>
        </w:rPr>
        <w:t xml:space="preserve">　お答えいたします。</w:t>
      </w:r>
    </w:p>
    <w:p w14:paraId="5CCA1017" w14:textId="77777777" w:rsidR="003E1D3B" w:rsidRDefault="003E1D3B" w:rsidP="003E1D3B">
      <w:pPr>
        <w:pStyle w:val="af5"/>
        <w:ind w:left="217" w:hanging="217"/>
      </w:pPr>
      <w:r>
        <w:rPr>
          <w:rFonts w:hint="eastAsia"/>
        </w:rPr>
        <w:t xml:space="preserve">　　ガイドラインには女性の視点に立った避難所の開設、運営、環境整備に必要な取組事項がまとめられておりますので、訓練等で使用し、災害時に活用できるよう備えていきたいと考えます。</w:t>
      </w:r>
    </w:p>
    <w:p w14:paraId="4ED81FCA" w14:textId="77777777" w:rsidR="003E1D3B" w:rsidRDefault="003E1D3B" w:rsidP="003E1D3B">
      <w:pPr>
        <w:pStyle w:val="af5"/>
        <w:ind w:left="217" w:hanging="217"/>
      </w:pPr>
      <w:r>
        <w:rPr>
          <w:rFonts w:hint="eastAsia"/>
        </w:rPr>
        <w:t xml:space="preserve">　　防災会議の女性委員についてということでございますが、39名の委員のうち４名が女性委</w:t>
      </w:r>
      <w:r>
        <w:rPr>
          <w:rFonts w:hint="eastAsia"/>
        </w:rPr>
        <w:lastRenderedPageBreak/>
        <w:t>員で、先ほど委員おっしゃるとおり、３割以上とはなっていないのが現状であります。</w:t>
      </w:r>
    </w:p>
    <w:p w14:paraId="544875A1" w14:textId="77777777" w:rsidR="003E1D3B" w:rsidRDefault="003E1D3B" w:rsidP="003E1D3B">
      <w:pPr>
        <w:pStyle w:val="af5"/>
        <w:ind w:left="217" w:hanging="217"/>
      </w:pPr>
      <w:r>
        <w:rPr>
          <w:rFonts w:hint="eastAsia"/>
        </w:rPr>
        <w:t xml:space="preserve">　　なお、女性委員４名のうち２名につきましては、町長が必要であると認めて任命する者として、赤十字奉仕団の女性２名を委嘱させていただいております。</w:t>
      </w:r>
    </w:p>
    <w:p w14:paraId="7AD574E1" w14:textId="735D2B0E" w:rsidR="003E1D3B" w:rsidRDefault="003E1D3B" w:rsidP="003E1D3B">
      <w:pPr>
        <w:pStyle w:val="af5"/>
        <w:ind w:left="217" w:hanging="217"/>
      </w:pPr>
      <w:r>
        <w:rPr>
          <w:rFonts w:hint="eastAsia"/>
        </w:rPr>
        <w:t xml:space="preserve">　　避難所運営に限らず、災害全般において女性の視点を取り入れることは重要であると認識しております。今後、委員を構成する団体へは女性委員の選出を依頼するなどの配慮や、ご質問にある保健師などの専門職につきましても、</w:t>
      </w:r>
      <w:r w:rsidR="00F54C24">
        <w:rPr>
          <w:rFonts w:hint="eastAsia"/>
        </w:rPr>
        <w:t>構成</w:t>
      </w:r>
      <w:r>
        <w:rPr>
          <w:rFonts w:hint="eastAsia"/>
        </w:rPr>
        <w:t>に加えていきたいと考えております。また、防災会議以外につきましても、例えば町の防災係に女性職員を配置するなど、危機管理体制全般において女性の視点を取り入れてまいりたいと考えております。</w:t>
      </w:r>
    </w:p>
    <w:p w14:paraId="69F1E24F" w14:textId="77777777" w:rsidR="003E1D3B" w:rsidRDefault="003E1D3B" w:rsidP="003E1D3B">
      <w:pPr>
        <w:pStyle w:val="af5"/>
        <w:ind w:left="217" w:hanging="217"/>
      </w:pPr>
      <w:r>
        <w:rPr>
          <w:rFonts w:hint="eastAsia"/>
        </w:rPr>
        <w:t xml:space="preserve">　　以上でございます。</w:t>
      </w:r>
    </w:p>
    <w:p w14:paraId="7F83D33A"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答弁が終わりました。</w:t>
      </w:r>
    </w:p>
    <w:p w14:paraId="7F4B52CD" w14:textId="77777777" w:rsidR="003E1D3B" w:rsidRDefault="003E1D3B" w:rsidP="003E1D3B">
      <w:pPr>
        <w:pStyle w:val="af5"/>
        <w:ind w:left="217" w:hanging="217"/>
      </w:pPr>
      <w:r>
        <w:rPr>
          <w:rFonts w:hint="eastAsia"/>
        </w:rPr>
        <w:t xml:space="preserve">　　12</w:t>
      </w:r>
      <w:r>
        <w:t>番、</w:t>
      </w:r>
      <w:r>
        <w:rPr>
          <w:rFonts w:hint="eastAsia"/>
        </w:rPr>
        <w:t>川島さゆり</w:t>
      </w:r>
      <w:r>
        <w:t>議員。</w:t>
      </w:r>
    </w:p>
    <w:p w14:paraId="07B470B2" w14:textId="77777777" w:rsidR="003E1D3B" w:rsidRDefault="003E1D3B" w:rsidP="003E1D3B">
      <w:pPr>
        <w:pStyle w:val="af4"/>
        <w:ind w:left="2387" w:hanging="217"/>
      </w:pPr>
      <w:r>
        <w:rPr>
          <w:rFonts w:hint="eastAsia"/>
        </w:rPr>
        <w:t>〔１２番　川島さゆり君登壇〕</w:t>
      </w:r>
    </w:p>
    <w:p w14:paraId="305417A2"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１２番（川島さゆり君）</w:t>
      </w:r>
      <w:r>
        <w:rPr>
          <w:rFonts w:hint="eastAsia"/>
        </w:rPr>
        <w:t xml:space="preserve">　課長、いいですね。防災係に女性入れるというのは、とてもいい案だと私も思います。また、検討していただければと思います。</w:t>
      </w:r>
    </w:p>
    <w:p w14:paraId="251B79D2" w14:textId="77777777" w:rsidR="003E1D3B" w:rsidRDefault="003E1D3B" w:rsidP="003E1D3B">
      <w:pPr>
        <w:pStyle w:val="af5"/>
        <w:ind w:left="217" w:hanging="217"/>
      </w:pPr>
      <w:r>
        <w:rPr>
          <w:rFonts w:hint="eastAsia"/>
        </w:rPr>
        <w:t xml:space="preserve">　　私がなぜこんなにしつこく言うかというと、女性の数を増やしていただけると、私もちょっと審議会に入っているんですけれども、議員でも物は言いにくい雰囲気があるんですよ、男性にちょっと分からない部分なんですけれども。女性の意見を言いやすくすることが、今後ね、防災会議あるいは避難所運営でも言えると思います。例えば生理用品を男性から渡されるなんてとんでもなく恥ずかしいことなので、前も私お願いしましたけれども、避難所運営でも女性班をつくっていただいて、そういうものは女性から女性に渡していただくということも配慮していただけると思いますので、重要ポイントを課長、今しっかり押さえていただいておりましたので、安心いたしました。分かりました。</w:t>
      </w:r>
    </w:p>
    <w:p w14:paraId="2A1D2A35" w14:textId="77777777" w:rsidR="003E1D3B" w:rsidRDefault="003E1D3B" w:rsidP="003E1D3B">
      <w:pPr>
        <w:pStyle w:val="af5"/>
        <w:ind w:left="217" w:hanging="217"/>
      </w:pPr>
      <w:r>
        <w:rPr>
          <w:rFonts w:hint="eastAsia"/>
        </w:rPr>
        <w:t xml:space="preserve">　　それでは、（５）の質問に入りたいと思います。</w:t>
      </w:r>
    </w:p>
    <w:p w14:paraId="3BE90095" w14:textId="77777777" w:rsidR="003E1D3B" w:rsidRDefault="003E1D3B" w:rsidP="003E1D3B">
      <w:pPr>
        <w:pStyle w:val="af5"/>
        <w:ind w:left="217" w:hanging="217"/>
      </w:pPr>
      <w:r>
        <w:rPr>
          <w:rFonts w:hint="eastAsia"/>
        </w:rPr>
        <w:t xml:space="preserve">　　</w:t>
      </w:r>
      <w:r>
        <w:t>学校等における防災教育について</w:t>
      </w:r>
      <w:r>
        <w:rPr>
          <w:rFonts w:hint="eastAsia"/>
        </w:rPr>
        <w:t>伺ってまいります。</w:t>
      </w:r>
    </w:p>
    <w:p w14:paraId="74C818FC" w14:textId="77777777" w:rsidR="003E1D3B" w:rsidRDefault="003E1D3B" w:rsidP="003E1D3B">
      <w:pPr>
        <w:pStyle w:val="af5"/>
        <w:ind w:left="217" w:hanging="217"/>
      </w:pPr>
      <w:r>
        <w:rPr>
          <w:rFonts w:hint="eastAsia"/>
        </w:rPr>
        <w:t xml:space="preserve">　　</w:t>
      </w:r>
      <w:r>
        <w:rPr>
          <w:rFonts w:hAnsi="ＭＳ 明朝" w:cs="ＭＳ 明朝" w:hint="eastAsia"/>
        </w:rPr>
        <w:t>①でございますが、先日、</w:t>
      </w:r>
      <w:r>
        <w:t>東日本大震災</w:t>
      </w:r>
      <w:r>
        <w:rPr>
          <w:rFonts w:hint="eastAsia"/>
        </w:rPr>
        <w:t>時の宮城県石巻市</w:t>
      </w:r>
      <w:r>
        <w:t>大川小学校の記録映画</w:t>
      </w:r>
      <w:r>
        <w:rPr>
          <w:rFonts w:hint="eastAsia"/>
        </w:rPr>
        <w:t>「生きる」の自主上映を</w:t>
      </w:r>
      <w:r>
        <w:t>拝見</w:t>
      </w:r>
      <w:r>
        <w:rPr>
          <w:rFonts w:hint="eastAsia"/>
        </w:rPr>
        <w:t>いたしました。同僚の議員も何人かご一緒に見た方もいらっしゃると思います。土屋町長、宮本教育長もいらっしゃいましたけれども、ここでは</w:t>
      </w:r>
      <w:r>
        <w:t>学校のマニュアル</w:t>
      </w:r>
      <w:r>
        <w:rPr>
          <w:rFonts w:hint="eastAsia"/>
        </w:rPr>
        <w:t>どお</w:t>
      </w:r>
      <w:r>
        <w:t>りの防災教育では逃げられ</w:t>
      </w:r>
      <w:r>
        <w:rPr>
          <w:rFonts w:hint="eastAsia"/>
        </w:rPr>
        <w:t>なかった</w:t>
      </w:r>
      <w:r>
        <w:t>児童がいたことを知</w:t>
      </w:r>
      <w:r>
        <w:rPr>
          <w:rFonts w:hint="eastAsia"/>
        </w:rPr>
        <w:t>りました。</w:t>
      </w:r>
    </w:p>
    <w:p w14:paraId="3B7378FA" w14:textId="77777777" w:rsidR="003E1D3B" w:rsidRDefault="003E1D3B" w:rsidP="003E1D3B">
      <w:pPr>
        <w:pStyle w:val="af5"/>
        <w:ind w:left="217" w:hanging="217"/>
      </w:pPr>
      <w:r>
        <w:rPr>
          <w:rFonts w:hint="eastAsia"/>
        </w:rPr>
        <w:t xml:space="preserve">　　</w:t>
      </w:r>
      <w:r>
        <w:t>一方</w:t>
      </w:r>
      <w:r>
        <w:rPr>
          <w:rFonts w:hint="eastAsia"/>
        </w:rPr>
        <w:t>、私も視察させていただきました</w:t>
      </w:r>
      <w:r>
        <w:t>岩手県釜石市の防災教育「津波てんでんこ」では、高台に自主的避難ができ</w:t>
      </w:r>
      <w:r>
        <w:rPr>
          <w:rFonts w:hint="eastAsia"/>
        </w:rPr>
        <w:t>ておりました。</w:t>
      </w:r>
    </w:p>
    <w:p w14:paraId="57F4EB5B" w14:textId="77777777" w:rsidR="003E1D3B" w:rsidRDefault="003E1D3B" w:rsidP="003E1D3B">
      <w:pPr>
        <w:pStyle w:val="af5"/>
        <w:ind w:left="217" w:hanging="217"/>
      </w:pPr>
      <w:r>
        <w:rPr>
          <w:rFonts w:hint="eastAsia"/>
        </w:rPr>
        <w:lastRenderedPageBreak/>
        <w:t xml:space="preserve">　　これは</w:t>
      </w:r>
      <w:r>
        <w:t>当町</w:t>
      </w:r>
      <w:r>
        <w:rPr>
          <w:rFonts w:hint="eastAsia"/>
        </w:rPr>
        <w:t>が10年間復興支援をさせていただき、議会交流の際、大槌町でもお聞きしたことでもあります。災害は違えど、当町でも</w:t>
      </w:r>
      <w:r>
        <w:t>児童</w:t>
      </w:r>
      <w:r>
        <w:rPr>
          <w:rFonts w:hint="eastAsia"/>
        </w:rPr>
        <w:t>・</w:t>
      </w:r>
      <w:r>
        <w:t>生徒</w:t>
      </w:r>
      <w:r>
        <w:rPr>
          <w:rFonts w:hint="eastAsia"/>
        </w:rPr>
        <w:t>一人一人</w:t>
      </w:r>
      <w:r>
        <w:t>が考えて逃げる防災教育が必要で</w:t>
      </w:r>
      <w:r>
        <w:rPr>
          <w:rFonts w:hint="eastAsia"/>
        </w:rPr>
        <w:t>はないかと</w:t>
      </w:r>
      <w:r>
        <w:t>考え</w:t>
      </w:r>
      <w:r>
        <w:rPr>
          <w:rFonts w:hint="eastAsia"/>
        </w:rPr>
        <w:t>をさせられました。</w:t>
      </w:r>
    </w:p>
    <w:p w14:paraId="69F5E869" w14:textId="77777777" w:rsidR="003E1D3B" w:rsidRPr="009B2D67" w:rsidRDefault="003E1D3B" w:rsidP="003E1D3B">
      <w:pPr>
        <w:pStyle w:val="af5"/>
        <w:ind w:left="217" w:hanging="217"/>
      </w:pPr>
      <w:r>
        <w:rPr>
          <w:rFonts w:hint="eastAsia"/>
        </w:rPr>
        <w:t xml:space="preserve">　　特に下校時は保護者が迎えに来る間の空間の時間を</w:t>
      </w:r>
      <w:r>
        <w:t>少ない教職員で</w:t>
      </w:r>
      <w:r>
        <w:rPr>
          <w:rFonts w:hint="eastAsia"/>
        </w:rPr>
        <w:t>児童・生徒</w:t>
      </w:r>
      <w:r>
        <w:t>の命を守らなくては</w:t>
      </w:r>
      <w:r>
        <w:rPr>
          <w:rFonts w:hint="eastAsia"/>
        </w:rPr>
        <w:t>なりませんが、</w:t>
      </w:r>
      <w:r>
        <w:t>町はどのように考え</w:t>
      </w:r>
      <w:r>
        <w:rPr>
          <w:rFonts w:hint="eastAsia"/>
        </w:rPr>
        <w:t>ているのか、お答えください。</w:t>
      </w:r>
    </w:p>
    <w:p w14:paraId="19E1E2A2"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答弁願います。</w:t>
      </w:r>
    </w:p>
    <w:p w14:paraId="09C01634" w14:textId="77777777" w:rsidR="003E1D3B" w:rsidRDefault="003E1D3B" w:rsidP="003E1D3B">
      <w:pPr>
        <w:pStyle w:val="af5"/>
        <w:ind w:left="217" w:hanging="217"/>
      </w:pPr>
      <w:r>
        <w:rPr>
          <w:rFonts w:hint="eastAsia"/>
        </w:rPr>
        <w:t xml:space="preserve">　　宮本教育長。</w:t>
      </w:r>
    </w:p>
    <w:p w14:paraId="292088F5" w14:textId="77777777" w:rsidR="003E1D3B" w:rsidRDefault="003E1D3B" w:rsidP="003E1D3B">
      <w:pPr>
        <w:pStyle w:val="af4"/>
        <w:ind w:left="2387" w:hanging="217"/>
      </w:pPr>
      <w:r>
        <w:rPr>
          <w:rFonts w:hint="eastAsia"/>
        </w:rPr>
        <w:t>〔教育長　宮本　隆君登壇〕</w:t>
      </w:r>
    </w:p>
    <w:p w14:paraId="6032DE18"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教育長（宮本　隆君）</w:t>
      </w:r>
      <w:r>
        <w:rPr>
          <w:rFonts w:hint="eastAsia"/>
        </w:rPr>
        <w:t xml:space="preserve">　お答えいたします。</w:t>
      </w:r>
    </w:p>
    <w:p w14:paraId="1A7F1650" w14:textId="77777777" w:rsidR="003E1D3B" w:rsidRDefault="003E1D3B" w:rsidP="003E1D3B">
      <w:pPr>
        <w:pStyle w:val="af5"/>
        <w:ind w:left="217" w:hanging="217"/>
      </w:pPr>
      <w:r>
        <w:rPr>
          <w:rFonts w:hint="eastAsia"/>
        </w:rPr>
        <w:t xml:space="preserve">　　議員のご紹介の「生きる」という映画は、東日本大震災の津波で犠牲になった宮城県石巻市立大川小学校の児童の保護者らが市と県に損害賠償を求めた訴訟について、主に保護者らが撮影した映像を基にしたドキュメンタリー映画として2023年に公開が始まったものでございます。</w:t>
      </w:r>
    </w:p>
    <w:p w14:paraId="1887BB81" w14:textId="77777777" w:rsidR="003E1D3B" w:rsidRDefault="003E1D3B" w:rsidP="003E1D3B">
      <w:pPr>
        <w:pStyle w:val="af5"/>
        <w:ind w:left="217" w:hanging="217"/>
      </w:pPr>
      <w:r>
        <w:rPr>
          <w:rFonts w:hint="eastAsia"/>
        </w:rPr>
        <w:t xml:space="preserve">　　この訴訟は多くの児童が犠牲になった事実、そしてその理由について行政からの説明に疑問を抱いた保護者らが真実を求めて訴訟に至ったものであることから、教育行政を預かる者として大変胸が痛み、その責務の重大性を改めて感ずるところであります。</w:t>
      </w:r>
    </w:p>
    <w:p w14:paraId="2A30FF6F" w14:textId="77777777" w:rsidR="003E1D3B" w:rsidRDefault="003E1D3B" w:rsidP="003E1D3B">
      <w:pPr>
        <w:pStyle w:val="af5"/>
        <w:ind w:left="217" w:hanging="217"/>
      </w:pPr>
      <w:r>
        <w:rPr>
          <w:rFonts w:hint="eastAsia"/>
        </w:rPr>
        <w:t xml:space="preserve">　　大川小学校津波事故をめぐる訴訟は、最高裁が市と県の上告を棄却する決定を行ったため、２審の仙台高裁判決が確定しております。仙台高裁判決の要点は３点ございます。</w:t>
      </w:r>
    </w:p>
    <w:p w14:paraId="34C40850" w14:textId="77777777" w:rsidR="003E1D3B" w:rsidRDefault="003E1D3B" w:rsidP="003E1D3B">
      <w:pPr>
        <w:pStyle w:val="af5"/>
        <w:ind w:left="217" w:hanging="217"/>
      </w:pPr>
      <w:r>
        <w:rPr>
          <w:rFonts w:hint="eastAsia"/>
        </w:rPr>
        <w:t xml:space="preserve">　　１点目は、学校において危機管理マニュアルに不備があるなど、安全確保義務に問題があったこと、２点目は、学校の危機回避措置が適切でなかったこと、３点目は、市のハザードマップでは大川小学校は津波浸水地域の外であったが、津波被害は予見可能だったことと判断したことであります。</w:t>
      </w:r>
    </w:p>
    <w:p w14:paraId="5F7FA75F" w14:textId="77777777" w:rsidR="003E1D3B" w:rsidRDefault="003E1D3B" w:rsidP="003E1D3B">
      <w:pPr>
        <w:pStyle w:val="af5"/>
        <w:ind w:left="217" w:hanging="217"/>
      </w:pPr>
      <w:r>
        <w:rPr>
          <w:rFonts w:hint="eastAsia"/>
        </w:rPr>
        <w:t xml:space="preserve">　　この中で特に３点目は、市のハザードマップ、こういったところが校長等の専門的な文献等に基づき、独自にその危険性を再検討すべきと示したことは、学校現場としては大変厳しいものでありますが、大川小学校では津波で全校児童の７割近くが亡くなったという事実から、真摯に受け止めるべきものと考えております。</w:t>
      </w:r>
    </w:p>
    <w:p w14:paraId="3F44DE33" w14:textId="77777777" w:rsidR="003E1D3B" w:rsidRDefault="003E1D3B" w:rsidP="003E1D3B">
      <w:pPr>
        <w:pStyle w:val="af5"/>
        <w:ind w:left="217" w:hanging="217"/>
      </w:pPr>
      <w:r>
        <w:rPr>
          <w:rFonts w:hint="eastAsia"/>
        </w:rPr>
        <w:t xml:space="preserve">　　議員ご指摘の児童・生徒一人一人が考えて逃げる防災教育については、「津波てんでんこ」、おっしゃったように、こういった津波対策や児童・生徒が個々に直面する災害や事故に対して自らの命を守ると、こういう点では有効と考えます。</w:t>
      </w:r>
    </w:p>
    <w:p w14:paraId="500D1993" w14:textId="77777777" w:rsidR="003E1D3B" w:rsidRDefault="003E1D3B" w:rsidP="003E1D3B">
      <w:pPr>
        <w:pStyle w:val="af5"/>
        <w:ind w:left="217" w:hanging="217"/>
      </w:pPr>
      <w:r>
        <w:rPr>
          <w:rFonts w:hint="eastAsia"/>
        </w:rPr>
        <w:t xml:space="preserve">　　一方、在校時の災害に関しては日頃からの訓練等をいかに充実したものとするかが重要と</w:t>
      </w:r>
      <w:r>
        <w:rPr>
          <w:rFonts w:hint="eastAsia"/>
        </w:rPr>
        <w:lastRenderedPageBreak/>
        <w:t>考えております。また、災害時に教職員が子供たちの命を守ることは、日頃の防災訓練や小学校等において、子供たちの保護者への引き渡し訓練などを行っているところでありますし、教職員が緊急時に柔軟に判断し、行動できるように、今後も防災訓練・防災意識を高めていきたいと考えております。</w:t>
      </w:r>
    </w:p>
    <w:p w14:paraId="219B0E72" w14:textId="77777777" w:rsidR="003E1D3B" w:rsidRPr="004D0C4C" w:rsidRDefault="003E1D3B" w:rsidP="003E1D3B">
      <w:pPr>
        <w:pStyle w:val="af5"/>
        <w:ind w:left="217" w:hanging="217"/>
      </w:pPr>
      <w:r>
        <w:rPr>
          <w:rFonts w:hint="eastAsia"/>
        </w:rPr>
        <w:t xml:space="preserve">　　以上でございます。</w:t>
      </w:r>
    </w:p>
    <w:p w14:paraId="5485F06C"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答弁が終わりました。</w:t>
      </w:r>
    </w:p>
    <w:p w14:paraId="3165443D" w14:textId="77777777" w:rsidR="003E1D3B" w:rsidRDefault="003E1D3B" w:rsidP="003E1D3B">
      <w:pPr>
        <w:pStyle w:val="af5"/>
        <w:ind w:left="217" w:hanging="217"/>
      </w:pPr>
      <w:r>
        <w:rPr>
          <w:rFonts w:hint="eastAsia"/>
        </w:rPr>
        <w:t xml:space="preserve">　　12</w:t>
      </w:r>
      <w:r>
        <w:t>番、</w:t>
      </w:r>
      <w:r>
        <w:rPr>
          <w:rFonts w:hint="eastAsia"/>
        </w:rPr>
        <w:t>川島さゆり</w:t>
      </w:r>
      <w:r>
        <w:t>議員。</w:t>
      </w:r>
    </w:p>
    <w:p w14:paraId="14F7AC4F" w14:textId="77777777" w:rsidR="003E1D3B" w:rsidRDefault="003E1D3B" w:rsidP="003E1D3B">
      <w:pPr>
        <w:pStyle w:val="af4"/>
        <w:ind w:left="2387" w:hanging="217"/>
      </w:pPr>
      <w:r>
        <w:rPr>
          <w:rFonts w:hint="eastAsia"/>
        </w:rPr>
        <w:t>〔１２番　川島さゆり君登壇〕</w:t>
      </w:r>
    </w:p>
    <w:p w14:paraId="7C9A057F"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１２番（川島さゆり君）</w:t>
      </w:r>
      <w:r>
        <w:rPr>
          <w:rFonts w:hint="eastAsia"/>
        </w:rPr>
        <w:t xml:space="preserve">　教育長自らありがとうございます。複雑な思いで映画見られていたのかなと私も推察申し上げたところでございますけれども、今後、訓練に生かしていただければと思います。</w:t>
      </w:r>
    </w:p>
    <w:p w14:paraId="3BD1DF2F" w14:textId="77777777" w:rsidR="003E1D3B" w:rsidRDefault="003E1D3B" w:rsidP="003E1D3B">
      <w:pPr>
        <w:pStyle w:val="af5"/>
        <w:ind w:left="217" w:hanging="217"/>
      </w:pPr>
      <w:r>
        <w:rPr>
          <w:rFonts w:hint="eastAsia"/>
        </w:rPr>
        <w:t xml:space="preserve">　　②の質問に入りますけれども、今回の</w:t>
      </w:r>
      <w:r>
        <w:t>能登半島地震により避難所となった学校では、</w:t>
      </w:r>
      <w:r>
        <w:rPr>
          <w:rFonts w:hint="eastAsia"/>
        </w:rPr>
        <w:t>停電や</w:t>
      </w:r>
      <w:r>
        <w:t>水道管の破損によりトイレの水が流せず</w:t>
      </w:r>
      <w:r>
        <w:rPr>
          <w:rFonts w:hint="eastAsia"/>
        </w:rPr>
        <w:t>、</w:t>
      </w:r>
      <w:r>
        <w:t>プールの水を使用して</w:t>
      </w:r>
      <w:r>
        <w:rPr>
          <w:rFonts w:hint="eastAsia"/>
        </w:rPr>
        <w:t>おりました。</w:t>
      </w:r>
    </w:p>
    <w:p w14:paraId="7D6BE643" w14:textId="77777777" w:rsidR="003E1D3B" w:rsidRPr="006C3C61" w:rsidRDefault="003E1D3B" w:rsidP="003E1D3B">
      <w:pPr>
        <w:pStyle w:val="af5"/>
        <w:ind w:left="217" w:hanging="217"/>
      </w:pPr>
      <w:r>
        <w:rPr>
          <w:rFonts w:hint="eastAsia"/>
        </w:rPr>
        <w:t xml:space="preserve">　　</w:t>
      </w:r>
      <w:r>
        <w:t>西部小学校では校舎増築工事に伴い</w:t>
      </w:r>
      <w:r>
        <w:rPr>
          <w:rFonts w:hint="eastAsia"/>
        </w:rPr>
        <w:t>まして、</w:t>
      </w:r>
      <w:r>
        <w:t>プールを解体して防火水槽を設置するとのこと</w:t>
      </w:r>
      <w:r>
        <w:rPr>
          <w:rFonts w:hint="eastAsia"/>
        </w:rPr>
        <w:t>でございますけれども、</w:t>
      </w:r>
      <w:r>
        <w:t>災害時</w:t>
      </w:r>
      <w:r>
        <w:rPr>
          <w:rFonts w:hint="eastAsia"/>
        </w:rPr>
        <w:t>、</w:t>
      </w:r>
      <w:r>
        <w:t>避難所となった際</w:t>
      </w:r>
      <w:r>
        <w:rPr>
          <w:rFonts w:hint="eastAsia"/>
        </w:rPr>
        <w:t>、</w:t>
      </w:r>
      <w:r>
        <w:t>トイレを流す水を確保するために防火水槽の使用や雨水貯水を施す</w:t>
      </w:r>
      <w:r>
        <w:rPr>
          <w:rFonts w:hint="eastAsia"/>
        </w:rPr>
        <w:t>等</w:t>
      </w:r>
      <w:r>
        <w:t>の方策は</w:t>
      </w:r>
      <w:r>
        <w:rPr>
          <w:rFonts w:hint="eastAsia"/>
        </w:rPr>
        <w:t>できないか、お答えください</w:t>
      </w:r>
      <w:r>
        <w:t>。</w:t>
      </w:r>
    </w:p>
    <w:p w14:paraId="2F6D9087"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答弁願います。</w:t>
      </w:r>
    </w:p>
    <w:p w14:paraId="194E4C02" w14:textId="77777777" w:rsidR="003E1D3B" w:rsidRDefault="003E1D3B" w:rsidP="003E1D3B">
      <w:pPr>
        <w:pStyle w:val="af5"/>
        <w:ind w:left="217" w:hanging="217"/>
      </w:pPr>
      <w:r>
        <w:rPr>
          <w:rFonts w:hint="eastAsia"/>
        </w:rPr>
        <w:t xml:space="preserve">　　寺島こども教育課長。</w:t>
      </w:r>
    </w:p>
    <w:p w14:paraId="6BC6AEB5" w14:textId="77777777" w:rsidR="003E1D3B" w:rsidRDefault="003E1D3B" w:rsidP="003E1D3B">
      <w:pPr>
        <w:pStyle w:val="af4"/>
        <w:ind w:left="2387" w:hanging="217"/>
      </w:pPr>
      <w:r>
        <w:rPr>
          <w:rFonts w:hint="eastAsia"/>
        </w:rPr>
        <w:t>〔こども教育課長　寺島乾士君登壇〕</w:t>
      </w:r>
    </w:p>
    <w:p w14:paraId="4029489F"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こども教育課長（寺島乾士君）</w:t>
      </w:r>
      <w:r>
        <w:rPr>
          <w:rFonts w:hint="eastAsia"/>
        </w:rPr>
        <w:t xml:space="preserve">　お答えいたします。</w:t>
      </w:r>
    </w:p>
    <w:p w14:paraId="0AD3C0C6" w14:textId="77777777" w:rsidR="003E1D3B" w:rsidRDefault="003E1D3B" w:rsidP="003E1D3B">
      <w:pPr>
        <w:pStyle w:val="af5"/>
        <w:ind w:left="217" w:hanging="217"/>
      </w:pPr>
      <w:r>
        <w:rPr>
          <w:rFonts w:hint="eastAsia"/>
        </w:rPr>
        <w:t xml:space="preserve">　　防火水槽の役割とは、消火栓、河川、ため池などの水利が確保できない場所や、地域において火災が発生したときに、消火に用いるための水をためておくための消防水利と認識をしております。</w:t>
      </w:r>
    </w:p>
    <w:p w14:paraId="78972A91" w14:textId="77777777" w:rsidR="003E1D3B" w:rsidRDefault="003E1D3B" w:rsidP="003E1D3B">
      <w:pPr>
        <w:pStyle w:val="af5"/>
        <w:ind w:left="217" w:hanging="217"/>
      </w:pPr>
      <w:r>
        <w:rPr>
          <w:rFonts w:hint="eastAsia"/>
        </w:rPr>
        <w:t xml:space="preserve">　　しかしながら、災害などにより被災された方の人命や生活を最優先する必要があり、断水などでトイレや生活用水が必要な場合、消火以外の目的で防火水槽の水を使用することについては、緊急的な措置としてやむを得ない手段ではないかと考えております。</w:t>
      </w:r>
    </w:p>
    <w:p w14:paraId="5A48F72F" w14:textId="77777777" w:rsidR="003E1D3B" w:rsidRDefault="003E1D3B" w:rsidP="003E1D3B">
      <w:pPr>
        <w:pStyle w:val="af5"/>
        <w:ind w:left="217" w:hanging="217"/>
      </w:pPr>
      <w:r>
        <w:rPr>
          <w:rFonts w:hint="eastAsia"/>
        </w:rPr>
        <w:t xml:space="preserve">　　なお、雨水貯水を施す予定はありません。また、災害時の避難所対応につきましては、今回の能登半島地震の教訓を含め、軽井沢町地域防災計画に基づき総務課及び消防課と協議を行ってまいります。</w:t>
      </w:r>
    </w:p>
    <w:p w14:paraId="3C3F9F50" w14:textId="77777777" w:rsidR="003E1D3B" w:rsidRPr="002C174B" w:rsidRDefault="003E1D3B" w:rsidP="003E1D3B">
      <w:pPr>
        <w:pStyle w:val="af5"/>
        <w:ind w:left="217" w:hanging="217"/>
      </w:pPr>
      <w:r>
        <w:rPr>
          <w:rFonts w:hint="eastAsia"/>
        </w:rPr>
        <w:t xml:space="preserve">　　以上です。</w:t>
      </w:r>
    </w:p>
    <w:p w14:paraId="6FCFA6B6" w14:textId="77777777" w:rsidR="003E1D3B" w:rsidRDefault="003E1D3B" w:rsidP="003E1D3B">
      <w:pPr>
        <w:pStyle w:val="af5"/>
        <w:ind w:left="217" w:hanging="217"/>
      </w:pPr>
      <w:r w:rsidRPr="00374440">
        <w:rPr>
          <w:rFonts w:ascii="ＭＳ ゴシック" w:eastAsia="ＭＳ ゴシック" w:hAnsi="ＭＳ ゴシック" w:hint="eastAsia"/>
        </w:rPr>
        <w:lastRenderedPageBreak/>
        <w:t>○</w:t>
      </w:r>
      <w:r>
        <w:rPr>
          <w:rFonts w:ascii="ＭＳ ゴシック" w:eastAsia="ＭＳ ゴシック" w:hAnsi="ＭＳ ゴシック" w:hint="eastAsia"/>
        </w:rPr>
        <w:t>議長（遠山隆雄君）</w:t>
      </w:r>
      <w:r>
        <w:rPr>
          <w:rFonts w:hint="eastAsia"/>
        </w:rPr>
        <w:t xml:space="preserve">　答弁が終わりました。</w:t>
      </w:r>
    </w:p>
    <w:p w14:paraId="0C3B8E7B" w14:textId="77777777" w:rsidR="003E1D3B" w:rsidRDefault="003E1D3B" w:rsidP="003E1D3B">
      <w:pPr>
        <w:pStyle w:val="af5"/>
        <w:ind w:left="217" w:hanging="217"/>
      </w:pPr>
      <w:r>
        <w:rPr>
          <w:rFonts w:hint="eastAsia"/>
        </w:rPr>
        <w:t xml:space="preserve">　　12</w:t>
      </w:r>
      <w:r>
        <w:t>番、</w:t>
      </w:r>
      <w:r>
        <w:rPr>
          <w:rFonts w:hint="eastAsia"/>
        </w:rPr>
        <w:t>川島さゆり</w:t>
      </w:r>
      <w:r>
        <w:t>議員。</w:t>
      </w:r>
    </w:p>
    <w:p w14:paraId="63D5A99F" w14:textId="77777777" w:rsidR="003E1D3B" w:rsidRDefault="003E1D3B" w:rsidP="003E1D3B">
      <w:pPr>
        <w:pStyle w:val="af4"/>
        <w:ind w:left="2387" w:hanging="217"/>
      </w:pPr>
      <w:r>
        <w:rPr>
          <w:rFonts w:hint="eastAsia"/>
        </w:rPr>
        <w:t>〔１２番　川島さゆり君登壇〕</w:t>
      </w:r>
    </w:p>
    <w:p w14:paraId="16D927A9"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１２番（川島さゆり君）</w:t>
      </w:r>
      <w:r>
        <w:rPr>
          <w:rFonts w:hint="eastAsia"/>
        </w:rPr>
        <w:t xml:space="preserve">　分かりました。</w:t>
      </w:r>
    </w:p>
    <w:p w14:paraId="23D32B47" w14:textId="77777777" w:rsidR="003E1D3B" w:rsidRDefault="003E1D3B" w:rsidP="003E1D3B">
      <w:pPr>
        <w:pStyle w:val="af5"/>
        <w:ind w:left="217" w:hanging="217"/>
      </w:pPr>
      <w:r>
        <w:rPr>
          <w:rFonts w:hint="eastAsia"/>
        </w:rPr>
        <w:t xml:space="preserve">　　では、（６）の質問に入ります。</w:t>
      </w:r>
    </w:p>
    <w:p w14:paraId="77301510" w14:textId="77777777" w:rsidR="003E1D3B" w:rsidRDefault="003E1D3B" w:rsidP="003E1D3B">
      <w:pPr>
        <w:pStyle w:val="af5"/>
        <w:ind w:left="217" w:hanging="217"/>
      </w:pPr>
      <w:r>
        <w:rPr>
          <w:rFonts w:hint="eastAsia"/>
        </w:rPr>
        <w:t xml:space="preserve">　　次に、</w:t>
      </w:r>
      <w:r>
        <w:t>自主防災組織活動の再開について</w:t>
      </w:r>
      <w:r>
        <w:rPr>
          <w:rFonts w:hint="eastAsia"/>
        </w:rPr>
        <w:t>伺います。</w:t>
      </w:r>
    </w:p>
    <w:p w14:paraId="0AA4F197" w14:textId="77777777" w:rsidR="003E1D3B" w:rsidRDefault="003E1D3B" w:rsidP="003E1D3B">
      <w:pPr>
        <w:pStyle w:val="af5"/>
        <w:ind w:left="217" w:hanging="217"/>
      </w:pPr>
      <w:r>
        <w:rPr>
          <w:rFonts w:hint="eastAsia"/>
        </w:rPr>
        <w:t xml:space="preserve">　　</w:t>
      </w:r>
      <w:r>
        <w:rPr>
          <w:rFonts w:hAnsi="ＭＳ 明朝" w:cs="ＭＳ 明朝" w:hint="eastAsia"/>
        </w:rPr>
        <w:t>①</w:t>
      </w:r>
      <w:r>
        <w:t>コロナ禍で活動が停滞している自主防災組織が活動を再開する</w:t>
      </w:r>
      <w:r>
        <w:rPr>
          <w:rFonts w:hint="eastAsia"/>
        </w:rPr>
        <w:t>、これはもうやっていなかったという組織のことを言っています。もちろんやっている組織もございますけれども、</w:t>
      </w:r>
      <w:r>
        <w:t>きっかけの一助として、防災力を高める</w:t>
      </w:r>
      <w:r>
        <w:rPr>
          <w:rFonts w:hint="eastAsia"/>
        </w:rPr>
        <w:t>次の</w:t>
      </w:r>
      <w:r>
        <w:t>事項</w:t>
      </w:r>
      <w:r>
        <w:rPr>
          <w:rFonts w:hint="eastAsia"/>
        </w:rPr>
        <w:t>、</w:t>
      </w:r>
      <w:r>
        <w:t>正常性バイアス、避難スイッチ、観天望気、歴史災害、地区</w:t>
      </w:r>
      <w:r>
        <w:rPr>
          <w:rFonts w:hint="eastAsia"/>
        </w:rPr>
        <w:t>ごと</w:t>
      </w:r>
      <w:r>
        <w:t>の逃げマップ</w:t>
      </w:r>
      <w:r>
        <w:rPr>
          <w:rFonts w:hint="eastAsia"/>
        </w:rPr>
        <w:t>や</w:t>
      </w:r>
      <w:r>
        <w:t>停電時の簡易トイレの作り方、電気ストーブの通電火災や感震ブレーカー等</w:t>
      </w:r>
      <w:r>
        <w:rPr>
          <w:rFonts w:hint="eastAsia"/>
        </w:rPr>
        <w:t>、今だから</w:t>
      </w:r>
      <w:r>
        <w:t>学べる</w:t>
      </w:r>
      <w:r>
        <w:rPr>
          <w:rFonts w:hint="eastAsia"/>
        </w:rPr>
        <w:t>ことがたくさんあると思います。</w:t>
      </w:r>
    </w:p>
    <w:p w14:paraId="74D4DB2F" w14:textId="77777777" w:rsidR="003E1D3B" w:rsidRDefault="003E1D3B" w:rsidP="003E1D3B">
      <w:pPr>
        <w:pStyle w:val="af5"/>
        <w:ind w:left="217" w:hanging="217"/>
      </w:pPr>
      <w:r>
        <w:rPr>
          <w:rFonts w:hint="eastAsia"/>
        </w:rPr>
        <w:t xml:space="preserve">　　学べる</w:t>
      </w:r>
      <w:r>
        <w:t>講座を町</w:t>
      </w:r>
      <w:r>
        <w:rPr>
          <w:rFonts w:hint="eastAsia"/>
        </w:rPr>
        <w:t>側から提供していただき</w:t>
      </w:r>
      <w:r>
        <w:t>実施できない</w:t>
      </w:r>
      <w:r>
        <w:rPr>
          <w:rFonts w:hint="eastAsia"/>
        </w:rPr>
        <w:t>でしょう</w:t>
      </w:r>
      <w:r>
        <w:t>か。</w:t>
      </w:r>
    </w:p>
    <w:p w14:paraId="24E99628"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答弁願います。</w:t>
      </w:r>
    </w:p>
    <w:p w14:paraId="30324E94" w14:textId="77777777" w:rsidR="003E1D3B" w:rsidRDefault="003E1D3B" w:rsidP="003E1D3B">
      <w:pPr>
        <w:pStyle w:val="af5"/>
        <w:ind w:left="217" w:hanging="217"/>
      </w:pPr>
      <w:r>
        <w:rPr>
          <w:rFonts w:hint="eastAsia"/>
        </w:rPr>
        <w:t xml:space="preserve">　　荒井総務課長。</w:t>
      </w:r>
    </w:p>
    <w:p w14:paraId="14FD59A3" w14:textId="77777777" w:rsidR="003E1D3B" w:rsidRDefault="003E1D3B" w:rsidP="003E1D3B">
      <w:pPr>
        <w:pStyle w:val="af4"/>
        <w:ind w:left="2387" w:hanging="217"/>
      </w:pPr>
      <w:r>
        <w:rPr>
          <w:rFonts w:hint="eastAsia"/>
        </w:rPr>
        <w:t>〔総務課長　荒井和彦君登壇〕</w:t>
      </w:r>
    </w:p>
    <w:p w14:paraId="56647BD5"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総務課長（荒井和彦君）</w:t>
      </w:r>
      <w:r>
        <w:rPr>
          <w:rFonts w:hint="eastAsia"/>
        </w:rPr>
        <w:t xml:space="preserve">　お答えいたします。</w:t>
      </w:r>
    </w:p>
    <w:p w14:paraId="67EF8E5E" w14:textId="77777777" w:rsidR="003E1D3B" w:rsidRDefault="003E1D3B" w:rsidP="003E1D3B">
      <w:pPr>
        <w:pStyle w:val="af5"/>
        <w:ind w:left="217" w:hanging="217"/>
      </w:pPr>
      <w:r>
        <w:rPr>
          <w:rFonts w:hint="eastAsia"/>
        </w:rPr>
        <w:t xml:space="preserve">　　消防庁による自主防災組織を対象にした講座や県が行っている防災講座など、積極的に取り入れて自主防災組織の防災意識の向上を図る取組を計画していきたいと考えております。</w:t>
      </w:r>
    </w:p>
    <w:p w14:paraId="6C358CE1" w14:textId="77777777" w:rsidR="003E1D3B" w:rsidRDefault="003E1D3B" w:rsidP="003E1D3B">
      <w:pPr>
        <w:pStyle w:val="af5"/>
        <w:ind w:left="217" w:hanging="217"/>
      </w:pPr>
      <w:r>
        <w:rPr>
          <w:rFonts w:hint="eastAsia"/>
        </w:rPr>
        <w:t xml:space="preserve">　　県の防災講座につきましては、各区のリーダーを対象に、４月以降の早い段階で開催を予定しております。</w:t>
      </w:r>
    </w:p>
    <w:p w14:paraId="5D6A80AF" w14:textId="77777777" w:rsidR="003E1D3B" w:rsidRDefault="003E1D3B" w:rsidP="003E1D3B">
      <w:pPr>
        <w:pStyle w:val="af5"/>
        <w:ind w:left="217" w:hanging="217"/>
      </w:pPr>
      <w:r>
        <w:rPr>
          <w:rFonts w:hint="eastAsia"/>
        </w:rPr>
        <w:t xml:space="preserve">　　また、先月18日に鳥井原地区、21日に成沢地区の自主防災訓練で、専門的でありませんけれども、防災係の職員が講座を行い、町で備蓄する備蓄品を実際に目にしていただくため、一部を持参して紹介させていただくなどしております。今後、町と各区で連携した防災訓練を積極的に行っていく予定としておりますので、ただ訓練で終わるのではなく、防災力の向上につながるような内容も加えていきたいと考えております。</w:t>
      </w:r>
    </w:p>
    <w:p w14:paraId="59D7979C" w14:textId="77777777" w:rsidR="003E1D3B" w:rsidRDefault="003E1D3B" w:rsidP="003E1D3B">
      <w:pPr>
        <w:pStyle w:val="af5"/>
        <w:ind w:left="217" w:hanging="217"/>
      </w:pPr>
      <w:r>
        <w:rPr>
          <w:rFonts w:hint="eastAsia"/>
        </w:rPr>
        <w:t xml:space="preserve">　　議員のご質問にあります</w:t>
      </w:r>
      <w:r>
        <w:t>正常バイアス</w:t>
      </w:r>
      <w:r>
        <w:rPr>
          <w:rFonts w:hint="eastAsia"/>
        </w:rPr>
        <w:t>といった防災力を高める必要な事項ということにつきましても、これらの訓練に加えるものは加え、学べる内容としてまいります。</w:t>
      </w:r>
    </w:p>
    <w:p w14:paraId="3EE013F0" w14:textId="77777777" w:rsidR="003E1D3B" w:rsidRPr="00CD3DA6" w:rsidRDefault="003E1D3B" w:rsidP="003E1D3B">
      <w:pPr>
        <w:pStyle w:val="af5"/>
        <w:ind w:left="217" w:hanging="217"/>
      </w:pPr>
      <w:r>
        <w:rPr>
          <w:rFonts w:hint="eastAsia"/>
        </w:rPr>
        <w:t xml:space="preserve">　　以上でございます。</w:t>
      </w:r>
    </w:p>
    <w:p w14:paraId="3569B6FA"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答弁が終わりました。</w:t>
      </w:r>
    </w:p>
    <w:p w14:paraId="339D7807" w14:textId="77777777" w:rsidR="003E1D3B" w:rsidRDefault="003E1D3B" w:rsidP="003E1D3B">
      <w:pPr>
        <w:pStyle w:val="af5"/>
        <w:ind w:left="217" w:hanging="217"/>
      </w:pPr>
      <w:r>
        <w:rPr>
          <w:rFonts w:hint="eastAsia"/>
        </w:rPr>
        <w:t xml:space="preserve">　　12</w:t>
      </w:r>
      <w:r>
        <w:t>番、</w:t>
      </w:r>
      <w:r>
        <w:rPr>
          <w:rFonts w:hint="eastAsia"/>
        </w:rPr>
        <w:t>川島さゆり</w:t>
      </w:r>
      <w:r>
        <w:t>議員。</w:t>
      </w:r>
    </w:p>
    <w:p w14:paraId="3B126AE7" w14:textId="77777777" w:rsidR="003E1D3B" w:rsidRDefault="003E1D3B" w:rsidP="003E1D3B">
      <w:pPr>
        <w:pStyle w:val="af4"/>
        <w:ind w:left="2387" w:hanging="217"/>
      </w:pPr>
      <w:r>
        <w:rPr>
          <w:rFonts w:hint="eastAsia"/>
        </w:rPr>
        <w:lastRenderedPageBreak/>
        <w:t>〔１２番　川島さゆり君登壇〕</w:t>
      </w:r>
    </w:p>
    <w:p w14:paraId="4C9BE8E6"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１２番（川島さゆり君）</w:t>
      </w:r>
      <w:r>
        <w:rPr>
          <w:rFonts w:hint="eastAsia"/>
        </w:rPr>
        <w:t xml:space="preserve">　４月からやっていただくということで安心いたしました。</w:t>
      </w:r>
    </w:p>
    <w:p w14:paraId="14429640" w14:textId="77777777" w:rsidR="003E1D3B" w:rsidRDefault="003E1D3B" w:rsidP="003E1D3B">
      <w:pPr>
        <w:pStyle w:val="af5"/>
        <w:ind w:left="217" w:hanging="217"/>
      </w:pPr>
      <w:r>
        <w:rPr>
          <w:rFonts w:hint="eastAsia"/>
        </w:rPr>
        <w:t xml:space="preserve">　　②のほうに入ります。</w:t>
      </w:r>
    </w:p>
    <w:p w14:paraId="598ACECB" w14:textId="77777777" w:rsidR="003E1D3B" w:rsidRDefault="003E1D3B" w:rsidP="003E1D3B">
      <w:pPr>
        <w:pStyle w:val="af5"/>
        <w:ind w:left="217" w:hanging="217"/>
      </w:pPr>
      <w:r>
        <w:rPr>
          <w:rFonts w:hint="eastAsia"/>
        </w:rPr>
        <w:t xml:space="preserve">　　</w:t>
      </w:r>
      <w:r>
        <w:t>県が実施している自主防災組織リーダー研修会</w:t>
      </w:r>
      <w:r>
        <w:rPr>
          <w:rFonts w:hint="eastAsia"/>
        </w:rPr>
        <w:t>に町から過去に送り出しておりましたけれども、新型コロナウイルス感染症で止まっていたと思います。</w:t>
      </w:r>
    </w:p>
    <w:p w14:paraId="3D2C2EC4" w14:textId="77777777" w:rsidR="003E1D3B" w:rsidRPr="00BB20F4" w:rsidRDefault="003E1D3B" w:rsidP="003E1D3B">
      <w:pPr>
        <w:pStyle w:val="af5"/>
        <w:ind w:left="217" w:hanging="217"/>
      </w:pPr>
      <w:r>
        <w:rPr>
          <w:rFonts w:hint="eastAsia"/>
        </w:rPr>
        <w:t xml:space="preserve">　　この研修会や県の</w:t>
      </w:r>
      <w:r>
        <w:t>出前講座</w:t>
      </w:r>
      <w:r>
        <w:rPr>
          <w:rFonts w:hint="eastAsia"/>
        </w:rPr>
        <w:t>、あちらからこちらに来ていただくということですけれども、お願いをしまして、これ</w:t>
      </w:r>
      <w:r>
        <w:t>を受講した町民に対して町</w:t>
      </w:r>
      <w:r>
        <w:rPr>
          <w:rFonts w:hint="eastAsia"/>
        </w:rPr>
        <w:t>の</w:t>
      </w:r>
      <w:r>
        <w:t>認定する制度を創出でき</w:t>
      </w:r>
      <w:r>
        <w:rPr>
          <w:rFonts w:hint="eastAsia"/>
        </w:rPr>
        <w:t>ませんでしょうか。</w:t>
      </w:r>
    </w:p>
    <w:p w14:paraId="630AFA0E"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答弁願います。</w:t>
      </w:r>
    </w:p>
    <w:p w14:paraId="3727D7A8" w14:textId="77777777" w:rsidR="003E1D3B" w:rsidRDefault="003E1D3B" w:rsidP="003E1D3B">
      <w:pPr>
        <w:pStyle w:val="af5"/>
        <w:ind w:left="217" w:hanging="217"/>
      </w:pPr>
      <w:r>
        <w:rPr>
          <w:rFonts w:hint="eastAsia"/>
        </w:rPr>
        <w:t xml:space="preserve">　　荒井総務課長。</w:t>
      </w:r>
    </w:p>
    <w:p w14:paraId="0E892971" w14:textId="77777777" w:rsidR="003E1D3B" w:rsidRDefault="003E1D3B" w:rsidP="003E1D3B">
      <w:pPr>
        <w:pStyle w:val="af4"/>
        <w:ind w:left="2387" w:hanging="217"/>
      </w:pPr>
      <w:r>
        <w:rPr>
          <w:rFonts w:hint="eastAsia"/>
        </w:rPr>
        <w:t>〔総務課長　荒井和彦君登壇〕</w:t>
      </w:r>
    </w:p>
    <w:p w14:paraId="3F078C9F"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総務課長（荒井和彦君）</w:t>
      </w:r>
      <w:r>
        <w:rPr>
          <w:rFonts w:hint="eastAsia"/>
        </w:rPr>
        <w:t xml:space="preserve">　お答えいたします。</w:t>
      </w:r>
    </w:p>
    <w:p w14:paraId="1FAA8EEC" w14:textId="77777777" w:rsidR="003E1D3B" w:rsidRDefault="003E1D3B" w:rsidP="003E1D3B">
      <w:pPr>
        <w:pStyle w:val="af5"/>
        <w:ind w:left="217" w:hanging="217"/>
      </w:pPr>
      <w:r>
        <w:rPr>
          <w:rFonts w:hint="eastAsia"/>
        </w:rPr>
        <w:t xml:space="preserve">　　受講したことを証明する受講終了証のようなものであれば出すことは可能かと考えますが、認定する制度となりますと、認定する上での判断基準がありませんので難しいと考えます。</w:t>
      </w:r>
    </w:p>
    <w:p w14:paraId="6D39C16F" w14:textId="77777777" w:rsidR="003E1D3B" w:rsidRPr="00C14F89" w:rsidRDefault="003E1D3B" w:rsidP="003E1D3B">
      <w:pPr>
        <w:pStyle w:val="af5"/>
        <w:ind w:left="217" w:hanging="217"/>
      </w:pPr>
      <w:r>
        <w:rPr>
          <w:rFonts w:hint="eastAsia"/>
        </w:rPr>
        <w:t xml:space="preserve">　　以上でございます。</w:t>
      </w:r>
    </w:p>
    <w:p w14:paraId="5BBEA706"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答弁が終わりました。</w:t>
      </w:r>
    </w:p>
    <w:p w14:paraId="3C1A7A01" w14:textId="77777777" w:rsidR="003E1D3B" w:rsidRDefault="003E1D3B" w:rsidP="003E1D3B">
      <w:pPr>
        <w:pStyle w:val="af5"/>
        <w:ind w:left="217" w:hanging="217"/>
      </w:pPr>
      <w:r>
        <w:rPr>
          <w:rFonts w:hint="eastAsia"/>
        </w:rPr>
        <w:t xml:space="preserve">　　12</w:t>
      </w:r>
      <w:r>
        <w:t>番、</w:t>
      </w:r>
      <w:r>
        <w:rPr>
          <w:rFonts w:hint="eastAsia"/>
        </w:rPr>
        <w:t>川島さゆり</w:t>
      </w:r>
      <w:r>
        <w:t>議員。</w:t>
      </w:r>
    </w:p>
    <w:p w14:paraId="5EC7569F" w14:textId="77777777" w:rsidR="003E1D3B" w:rsidRDefault="003E1D3B" w:rsidP="003E1D3B">
      <w:pPr>
        <w:pStyle w:val="af4"/>
        <w:ind w:left="2387" w:hanging="217"/>
      </w:pPr>
      <w:r>
        <w:rPr>
          <w:rFonts w:hint="eastAsia"/>
        </w:rPr>
        <w:t>〔１２番　川島さゆり君登壇〕</w:t>
      </w:r>
    </w:p>
    <w:p w14:paraId="2052FEEF" w14:textId="77777777" w:rsidR="003E1D3B" w:rsidRPr="00BB20F4"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１２番（川島さゆり君）</w:t>
      </w:r>
      <w:r>
        <w:rPr>
          <w:rFonts w:hint="eastAsia"/>
        </w:rPr>
        <w:t xml:space="preserve">　分かりました。ちょっとこれまた追って、少し時間がなくなっていますので、追ってまたどこかで質問していきたいと思います。</w:t>
      </w:r>
    </w:p>
    <w:p w14:paraId="2B0AE341" w14:textId="77777777" w:rsidR="003E1D3B" w:rsidRDefault="003E1D3B" w:rsidP="003E1D3B">
      <w:pPr>
        <w:pStyle w:val="af5"/>
        <w:ind w:left="217" w:hanging="217"/>
      </w:pPr>
      <w:r>
        <w:rPr>
          <w:rFonts w:hint="eastAsia"/>
        </w:rPr>
        <w:t xml:space="preserve">　　（７）の質問に入ります。</w:t>
      </w:r>
    </w:p>
    <w:p w14:paraId="5BBCF294" w14:textId="77777777" w:rsidR="003E1D3B" w:rsidRDefault="003E1D3B" w:rsidP="003E1D3B">
      <w:pPr>
        <w:pStyle w:val="af5"/>
        <w:ind w:left="217" w:hanging="217"/>
      </w:pPr>
      <w:r>
        <w:rPr>
          <w:rFonts w:hint="eastAsia"/>
        </w:rPr>
        <w:t xml:space="preserve">　　</w:t>
      </w:r>
      <w:r>
        <w:t>平成30年に実施された浅麓水道企業団議会</w:t>
      </w:r>
      <w:r>
        <w:rPr>
          <w:rFonts w:hint="eastAsia"/>
        </w:rPr>
        <w:t>の</w:t>
      </w:r>
      <w:r>
        <w:t>視察で、北海道の有珠山と洞爺湖町を訪れ</w:t>
      </w:r>
      <w:r>
        <w:rPr>
          <w:rFonts w:hint="eastAsia"/>
        </w:rPr>
        <w:t>まして</w:t>
      </w:r>
      <w:r>
        <w:t>、火山噴火が水道施設に及ぼす影響について学ばせていただ</w:t>
      </w:r>
      <w:r>
        <w:rPr>
          <w:rFonts w:hint="eastAsia"/>
        </w:rPr>
        <w:t>きました。</w:t>
      </w:r>
    </w:p>
    <w:p w14:paraId="7AB2F9EB" w14:textId="77777777" w:rsidR="003E1D3B" w:rsidRDefault="003E1D3B" w:rsidP="003E1D3B">
      <w:pPr>
        <w:pStyle w:val="af5"/>
        <w:ind w:left="217" w:hanging="217"/>
      </w:pPr>
      <w:r>
        <w:rPr>
          <w:rFonts w:hint="eastAsia"/>
        </w:rPr>
        <w:t xml:space="preserve">　　今回の能登半島地震の地殻変動をテレビで見ているうちに、視察しました有珠山が鮮明に浮かんでまいりました。また、今回の地震で小諸市でも震度４で水道管にひびが入ったとのことですので、当町でもあり得ることとして次のことを伺いたいと思います。</w:t>
      </w:r>
    </w:p>
    <w:p w14:paraId="3F2AAAA0" w14:textId="77777777" w:rsidR="003E1D3B" w:rsidRDefault="003E1D3B" w:rsidP="003E1D3B">
      <w:pPr>
        <w:pStyle w:val="af5"/>
        <w:ind w:left="217" w:hanging="217"/>
      </w:pPr>
      <w:r>
        <w:rPr>
          <w:rFonts w:hint="eastAsia"/>
        </w:rPr>
        <w:t xml:space="preserve">　　</w:t>
      </w:r>
      <w:r>
        <w:rPr>
          <w:rFonts w:hAnsi="ＭＳ 明朝" w:cs="ＭＳ 明朝" w:hint="eastAsia"/>
        </w:rPr>
        <w:t>①有珠山噴火という</w:t>
      </w:r>
      <w:r>
        <w:t>火山災害を経験した洞爺湖町では、噴火での地殻変動で</w:t>
      </w:r>
      <w:r>
        <w:rPr>
          <w:rFonts w:hint="eastAsia"/>
        </w:rPr>
        <w:t>水道</w:t>
      </w:r>
      <w:r>
        <w:t>管の貫入、亀裂、破損、圧縮リッジ等が</w:t>
      </w:r>
      <w:r>
        <w:rPr>
          <w:rFonts w:hint="eastAsia"/>
        </w:rPr>
        <w:t>起き、火山近くの</w:t>
      </w:r>
      <w:r>
        <w:t>浄水場も被災したために給水車を使いながら復旧作業となり時間を要し</w:t>
      </w:r>
      <w:r>
        <w:rPr>
          <w:rFonts w:hint="eastAsia"/>
        </w:rPr>
        <w:t>ました。</w:t>
      </w:r>
    </w:p>
    <w:p w14:paraId="62E09883" w14:textId="77777777" w:rsidR="003E1D3B" w:rsidRPr="00C14F89" w:rsidRDefault="003E1D3B" w:rsidP="003E1D3B">
      <w:pPr>
        <w:pStyle w:val="af5"/>
        <w:ind w:left="217" w:hanging="217"/>
      </w:pPr>
      <w:r>
        <w:rPr>
          <w:rFonts w:hint="eastAsia"/>
        </w:rPr>
        <w:t xml:space="preserve">　　そこでまず、</w:t>
      </w:r>
      <w:r>
        <w:t>当町の給水車の配備状況</w:t>
      </w:r>
      <w:r>
        <w:rPr>
          <w:rFonts w:hint="eastAsia"/>
        </w:rPr>
        <w:t>からお聞きいたします</w:t>
      </w:r>
      <w:r>
        <w:t>。</w:t>
      </w:r>
    </w:p>
    <w:p w14:paraId="5D47B201" w14:textId="77777777" w:rsidR="003E1D3B" w:rsidRDefault="003E1D3B" w:rsidP="003E1D3B">
      <w:pPr>
        <w:pStyle w:val="af5"/>
        <w:ind w:left="217" w:hanging="217"/>
      </w:pPr>
      <w:r w:rsidRPr="00374440">
        <w:rPr>
          <w:rFonts w:ascii="ＭＳ ゴシック" w:eastAsia="ＭＳ ゴシック" w:hAnsi="ＭＳ ゴシック" w:hint="eastAsia"/>
        </w:rPr>
        <w:lastRenderedPageBreak/>
        <w:t>○</w:t>
      </w:r>
      <w:r>
        <w:rPr>
          <w:rFonts w:ascii="ＭＳ ゴシック" w:eastAsia="ＭＳ ゴシック" w:hAnsi="ＭＳ ゴシック" w:hint="eastAsia"/>
        </w:rPr>
        <w:t>議長（遠山隆雄君）</w:t>
      </w:r>
      <w:r>
        <w:rPr>
          <w:rFonts w:hint="eastAsia"/>
        </w:rPr>
        <w:t xml:space="preserve">　答弁願います。</w:t>
      </w:r>
    </w:p>
    <w:p w14:paraId="2284B718" w14:textId="77777777" w:rsidR="003E1D3B" w:rsidRDefault="003E1D3B" w:rsidP="003E1D3B">
      <w:pPr>
        <w:pStyle w:val="af5"/>
        <w:ind w:left="217" w:hanging="217"/>
      </w:pPr>
      <w:r>
        <w:rPr>
          <w:rFonts w:hint="eastAsia"/>
        </w:rPr>
        <w:t xml:space="preserve">　　小林上下水道課長。</w:t>
      </w:r>
    </w:p>
    <w:p w14:paraId="5870C851" w14:textId="77777777" w:rsidR="003E1D3B" w:rsidRDefault="003E1D3B" w:rsidP="003E1D3B">
      <w:pPr>
        <w:pStyle w:val="af4"/>
        <w:ind w:left="2387" w:hanging="217"/>
      </w:pPr>
      <w:r>
        <w:rPr>
          <w:rFonts w:hint="eastAsia"/>
        </w:rPr>
        <w:t>〔上下水道課長　小林文則君登壇〕</w:t>
      </w:r>
    </w:p>
    <w:p w14:paraId="79C1B8E5"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上下水道課長（小林文則君）</w:t>
      </w:r>
      <w:r>
        <w:rPr>
          <w:rFonts w:hint="eastAsia"/>
        </w:rPr>
        <w:t xml:space="preserve">　お答えいたします。</w:t>
      </w:r>
    </w:p>
    <w:p w14:paraId="17DF117F" w14:textId="77777777" w:rsidR="003E1D3B" w:rsidRDefault="003E1D3B" w:rsidP="003E1D3B">
      <w:pPr>
        <w:pStyle w:val="af5"/>
        <w:ind w:left="217" w:hanging="217"/>
      </w:pPr>
      <w:r>
        <w:rPr>
          <w:rFonts w:hint="eastAsia"/>
        </w:rPr>
        <w:t xml:space="preserve">　　当町の給水車の配備状況ですが、専用の給水車は所有しておりませんが、災害等の際は給水タンクを既存の車両に積載し、給水を行うよう配備をしております。</w:t>
      </w:r>
    </w:p>
    <w:p w14:paraId="63AEE29E" w14:textId="77777777" w:rsidR="003E1D3B" w:rsidRDefault="003E1D3B" w:rsidP="003E1D3B">
      <w:pPr>
        <w:pStyle w:val="af5"/>
        <w:ind w:left="217" w:hanging="217"/>
      </w:pPr>
      <w:r>
        <w:rPr>
          <w:rFonts w:hint="eastAsia"/>
        </w:rPr>
        <w:t xml:space="preserve">　　なお、タンクは2000リットルが１基、1000リットルが１基、500リットルが５基所有しております。災害時は飲料水などで１日に１人３リットル、３日分が必要とされておりますので、10リットルの給水袋を１人に１袋配布した場合、１回で550人に対し給水が可能となっております。</w:t>
      </w:r>
    </w:p>
    <w:p w14:paraId="4738AB0E" w14:textId="77777777" w:rsidR="003E1D3B" w:rsidRDefault="003E1D3B" w:rsidP="003E1D3B">
      <w:pPr>
        <w:pStyle w:val="af5"/>
        <w:ind w:left="217" w:hanging="217"/>
      </w:pPr>
      <w:r>
        <w:rPr>
          <w:rFonts w:hint="eastAsia"/>
        </w:rPr>
        <w:t xml:space="preserve">　　以上でございます。</w:t>
      </w:r>
    </w:p>
    <w:p w14:paraId="640701E3"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答弁が終わりました。</w:t>
      </w:r>
    </w:p>
    <w:p w14:paraId="7BE05E71" w14:textId="77777777" w:rsidR="003E1D3B" w:rsidRDefault="003E1D3B" w:rsidP="003E1D3B">
      <w:pPr>
        <w:pStyle w:val="af5"/>
        <w:ind w:left="217" w:hanging="217"/>
      </w:pPr>
      <w:r>
        <w:rPr>
          <w:rFonts w:hint="eastAsia"/>
        </w:rPr>
        <w:t xml:space="preserve">　　12</w:t>
      </w:r>
      <w:r>
        <w:t>番、</w:t>
      </w:r>
      <w:r>
        <w:rPr>
          <w:rFonts w:hint="eastAsia"/>
        </w:rPr>
        <w:t>川島さゆり</w:t>
      </w:r>
      <w:r>
        <w:t>議員。</w:t>
      </w:r>
    </w:p>
    <w:p w14:paraId="6994145A" w14:textId="77777777" w:rsidR="003E1D3B" w:rsidRDefault="003E1D3B" w:rsidP="003E1D3B">
      <w:pPr>
        <w:pStyle w:val="af4"/>
        <w:ind w:left="2387" w:hanging="217"/>
      </w:pPr>
      <w:r>
        <w:rPr>
          <w:rFonts w:hint="eastAsia"/>
        </w:rPr>
        <w:t>〔１２番　川島さゆり君登壇〕</w:t>
      </w:r>
    </w:p>
    <w:p w14:paraId="70DDB1E9"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１２番（川島さゆり君）</w:t>
      </w:r>
      <w:r>
        <w:rPr>
          <w:rFonts w:hint="eastAsia"/>
        </w:rPr>
        <w:t xml:space="preserve">　給水車はないけれども、タンクがあるということで安心をいたしました。</w:t>
      </w:r>
    </w:p>
    <w:p w14:paraId="03FF2319" w14:textId="77777777" w:rsidR="003E1D3B" w:rsidRDefault="003E1D3B" w:rsidP="003E1D3B">
      <w:pPr>
        <w:pStyle w:val="af5"/>
        <w:ind w:left="217" w:hanging="217"/>
      </w:pPr>
      <w:r>
        <w:rPr>
          <w:rFonts w:hint="eastAsia"/>
        </w:rPr>
        <w:t xml:space="preserve">　　②の質問に入ります。</w:t>
      </w:r>
    </w:p>
    <w:p w14:paraId="6DF21579" w14:textId="77777777" w:rsidR="003E1D3B" w:rsidRDefault="003E1D3B" w:rsidP="003E1D3B">
      <w:pPr>
        <w:pStyle w:val="af5"/>
        <w:ind w:left="217" w:hanging="217"/>
      </w:pPr>
      <w:r>
        <w:rPr>
          <w:rFonts w:hint="eastAsia"/>
        </w:rPr>
        <w:t xml:space="preserve">　　</w:t>
      </w:r>
      <w:r>
        <w:t>町は地元水道協会と復旧に関</w:t>
      </w:r>
      <w:r>
        <w:rPr>
          <w:rFonts w:hint="eastAsia"/>
        </w:rPr>
        <w:t>して</w:t>
      </w:r>
      <w:r>
        <w:t>連携協定を締結して</w:t>
      </w:r>
      <w:r>
        <w:rPr>
          <w:rFonts w:hint="eastAsia"/>
        </w:rPr>
        <w:t>おりますけれども、</w:t>
      </w:r>
      <w:r>
        <w:t>地元業者も被災する可能性が</w:t>
      </w:r>
      <w:r>
        <w:rPr>
          <w:rFonts w:hint="eastAsia"/>
        </w:rPr>
        <w:t>ございます。視察でも有珠山火山災害の１年前に北海道との連携協定をこの洞爺湖町結んであったことが早期復旧につながったとお聞きいたしました。</w:t>
      </w:r>
    </w:p>
    <w:p w14:paraId="7B2EC747" w14:textId="77777777" w:rsidR="003E1D3B" w:rsidRPr="00BB20F4" w:rsidRDefault="003E1D3B" w:rsidP="003E1D3B">
      <w:pPr>
        <w:pStyle w:val="af5"/>
        <w:ind w:left="217" w:hanging="217"/>
      </w:pPr>
      <w:r>
        <w:rPr>
          <w:rFonts w:hint="eastAsia"/>
        </w:rPr>
        <w:t xml:space="preserve">　　そこで、長野県</w:t>
      </w:r>
      <w:r>
        <w:t>とは人員や給水資機材供給体制支援の連携協定を締結しているのか</w:t>
      </w:r>
      <w:r>
        <w:rPr>
          <w:rFonts w:hint="eastAsia"/>
        </w:rPr>
        <w:t>、お聞きをいたします</w:t>
      </w:r>
      <w:r>
        <w:t>。</w:t>
      </w:r>
    </w:p>
    <w:p w14:paraId="4C9FE69A"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答弁願います。</w:t>
      </w:r>
    </w:p>
    <w:p w14:paraId="2D5E8CDF" w14:textId="77777777" w:rsidR="003E1D3B" w:rsidRDefault="003E1D3B" w:rsidP="003E1D3B">
      <w:pPr>
        <w:pStyle w:val="af5"/>
        <w:ind w:left="217" w:hanging="217"/>
      </w:pPr>
      <w:r>
        <w:rPr>
          <w:rFonts w:hint="eastAsia"/>
        </w:rPr>
        <w:t xml:space="preserve">　　小林上下水道課長。</w:t>
      </w:r>
    </w:p>
    <w:p w14:paraId="1F4F0235" w14:textId="77777777" w:rsidR="003E1D3B" w:rsidRDefault="003E1D3B" w:rsidP="003E1D3B">
      <w:pPr>
        <w:pStyle w:val="af4"/>
        <w:ind w:left="2387" w:hanging="217"/>
      </w:pPr>
      <w:r>
        <w:rPr>
          <w:rFonts w:hint="eastAsia"/>
        </w:rPr>
        <w:t>〔上下水道課長　小林文則君登壇〕</w:t>
      </w:r>
    </w:p>
    <w:p w14:paraId="351471C3"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上下水道課長（小林文則君）</w:t>
      </w:r>
      <w:r>
        <w:rPr>
          <w:rFonts w:hint="eastAsia"/>
        </w:rPr>
        <w:t xml:space="preserve">　お答えいたします。</w:t>
      </w:r>
    </w:p>
    <w:p w14:paraId="6C5D1CC1" w14:textId="77777777" w:rsidR="003E1D3B" w:rsidRDefault="003E1D3B" w:rsidP="003E1D3B">
      <w:pPr>
        <w:pStyle w:val="af5"/>
        <w:ind w:left="217" w:hanging="217"/>
      </w:pPr>
      <w:r>
        <w:rPr>
          <w:rFonts w:hint="eastAsia"/>
        </w:rPr>
        <w:t xml:space="preserve">　　県との連携協定でございますが、長野県内の全市町村は長野県市町村災害時相互応援協定書を締結しており、当町で災害等が発生した場合、佐久圏域の構成市町村を中心に、応援活動が受けられるよう協定が締結されております。</w:t>
      </w:r>
    </w:p>
    <w:p w14:paraId="4B250CED" w14:textId="77777777" w:rsidR="003E1D3B" w:rsidRDefault="003E1D3B" w:rsidP="003E1D3B">
      <w:pPr>
        <w:pStyle w:val="af5"/>
        <w:ind w:left="217" w:hanging="217"/>
      </w:pPr>
      <w:r>
        <w:rPr>
          <w:rFonts w:hint="eastAsia"/>
        </w:rPr>
        <w:t xml:space="preserve">　　また、国際特別都市建設連盟に加盟する市町村では、地震等災害時の相互応援に関する協</w:t>
      </w:r>
      <w:r>
        <w:rPr>
          <w:rFonts w:hint="eastAsia"/>
        </w:rPr>
        <w:lastRenderedPageBreak/>
        <w:t>定を締結し、さらに広域的な連携体制を構築しております。</w:t>
      </w:r>
    </w:p>
    <w:p w14:paraId="676DC0D4" w14:textId="77777777" w:rsidR="003E1D3B" w:rsidRDefault="003E1D3B" w:rsidP="003E1D3B">
      <w:pPr>
        <w:pStyle w:val="af5"/>
        <w:ind w:left="217" w:hanging="217"/>
      </w:pPr>
      <w:r>
        <w:rPr>
          <w:rFonts w:hint="eastAsia"/>
        </w:rPr>
        <w:t xml:space="preserve">　　なお、上水道に関しましては、加盟する長野県水道協議会の水道施設災害等相互応援要綱に基づき、東信地区をはじめとする水道事業者から復旧応援や専用の資機材の提供を受けることができる体制が整備されております。これらの協定により、迅速かつ適切な給水応援や復旧活動が可能になると考えております。</w:t>
      </w:r>
    </w:p>
    <w:p w14:paraId="788B71F5" w14:textId="77777777" w:rsidR="003E1D3B" w:rsidRDefault="003E1D3B" w:rsidP="003E1D3B">
      <w:pPr>
        <w:pStyle w:val="af5"/>
        <w:ind w:left="217" w:hanging="217"/>
      </w:pPr>
      <w:r>
        <w:rPr>
          <w:rFonts w:hint="eastAsia"/>
        </w:rPr>
        <w:t xml:space="preserve">　　以上でございます。</w:t>
      </w:r>
    </w:p>
    <w:p w14:paraId="189FC841"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答弁が終わりました。</w:t>
      </w:r>
    </w:p>
    <w:p w14:paraId="44D23004" w14:textId="77777777" w:rsidR="003E1D3B" w:rsidRDefault="003E1D3B" w:rsidP="003E1D3B">
      <w:pPr>
        <w:pStyle w:val="af5"/>
        <w:ind w:left="217" w:hanging="217"/>
      </w:pPr>
      <w:r>
        <w:rPr>
          <w:rFonts w:hint="eastAsia"/>
        </w:rPr>
        <w:t xml:space="preserve">　　12</w:t>
      </w:r>
      <w:r>
        <w:t>番、</w:t>
      </w:r>
      <w:r>
        <w:rPr>
          <w:rFonts w:hint="eastAsia"/>
        </w:rPr>
        <w:t>川島さゆり</w:t>
      </w:r>
      <w:r>
        <w:t>議員。</w:t>
      </w:r>
    </w:p>
    <w:p w14:paraId="4E88F174" w14:textId="77777777" w:rsidR="003E1D3B" w:rsidRDefault="003E1D3B" w:rsidP="003E1D3B">
      <w:pPr>
        <w:pStyle w:val="af4"/>
        <w:ind w:left="2387" w:hanging="217"/>
      </w:pPr>
      <w:r>
        <w:rPr>
          <w:rFonts w:hint="eastAsia"/>
        </w:rPr>
        <w:t>〔１２番　川島さゆり君登壇〕</w:t>
      </w:r>
    </w:p>
    <w:p w14:paraId="76A3CD79"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１２番（川島さゆり君）</w:t>
      </w:r>
      <w:r>
        <w:rPr>
          <w:rFonts w:hint="eastAsia"/>
        </w:rPr>
        <w:t xml:space="preserve">　県とではなくて、いろんなところで協定が結ばれているので、安心はしておきたいと思います。大きな災害起きないことを私も思っておりますけれども。</w:t>
      </w:r>
    </w:p>
    <w:p w14:paraId="050E8F1A" w14:textId="77777777" w:rsidR="003E1D3B" w:rsidRDefault="003E1D3B" w:rsidP="003E1D3B">
      <w:pPr>
        <w:pStyle w:val="af5"/>
        <w:ind w:left="217" w:hanging="217"/>
      </w:pPr>
      <w:r>
        <w:rPr>
          <w:rFonts w:hint="eastAsia"/>
        </w:rPr>
        <w:t xml:space="preserve">　　③の質問に入ります。</w:t>
      </w:r>
    </w:p>
    <w:p w14:paraId="1A947A8A" w14:textId="77777777" w:rsidR="003E1D3B" w:rsidRDefault="003E1D3B" w:rsidP="003E1D3B">
      <w:pPr>
        <w:pStyle w:val="af5"/>
        <w:ind w:left="217" w:hanging="217"/>
      </w:pPr>
      <w:r>
        <w:rPr>
          <w:rFonts w:hint="eastAsia"/>
        </w:rPr>
        <w:t xml:space="preserve">　　</w:t>
      </w:r>
      <w:r>
        <w:t>視察で話を伺ったところ、</w:t>
      </w:r>
      <w:r>
        <w:rPr>
          <w:rFonts w:hint="eastAsia"/>
        </w:rPr>
        <w:t>職員自身も</w:t>
      </w:r>
      <w:r>
        <w:t>被災して自宅に戻れ</w:t>
      </w:r>
      <w:r>
        <w:rPr>
          <w:rFonts w:hint="eastAsia"/>
        </w:rPr>
        <w:t>ず、家族とも連絡が取れない中、特に</w:t>
      </w:r>
      <w:r>
        <w:t>水道課</w:t>
      </w:r>
      <w:r>
        <w:rPr>
          <w:rFonts w:hint="eastAsia"/>
        </w:rPr>
        <w:t>の</w:t>
      </w:r>
      <w:r>
        <w:t>職員は不眠不休で復旧作業に</w:t>
      </w:r>
      <w:r>
        <w:rPr>
          <w:rFonts w:hint="eastAsia"/>
        </w:rPr>
        <w:t>当たっていた</w:t>
      </w:r>
      <w:r>
        <w:t>ようで</w:t>
      </w:r>
      <w:r>
        <w:rPr>
          <w:rFonts w:hint="eastAsia"/>
        </w:rPr>
        <w:t>ございます</w:t>
      </w:r>
      <w:r>
        <w:t>。</w:t>
      </w:r>
    </w:p>
    <w:p w14:paraId="4D2DCC69" w14:textId="77777777" w:rsidR="003E1D3B" w:rsidRDefault="003E1D3B" w:rsidP="003E1D3B">
      <w:pPr>
        <w:pStyle w:val="af5"/>
        <w:ind w:left="217" w:hanging="217"/>
      </w:pPr>
      <w:r>
        <w:rPr>
          <w:rFonts w:hint="eastAsia"/>
        </w:rPr>
        <w:t xml:space="preserve">　　</w:t>
      </w:r>
      <w:r>
        <w:t>その中で</w:t>
      </w:r>
      <w:r>
        <w:rPr>
          <w:rFonts w:hint="eastAsia"/>
        </w:rPr>
        <w:t>も、</w:t>
      </w:r>
      <w:r>
        <w:t>食料の調達にも大変苦慮された</w:t>
      </w:r>
      <w:r>
        <w:rPr>
          <w:rFonts w:hint="eastAsia"/>
        </w:rPr>
        <w:t>との話が大変印象的でしたけれども、</w:t>
      </w:r>
      <w:r>
        <w:t>当町において食料調達に関する連携協定を結ぶことが大事</w:t>
      </w:r>
      <w:r>
        <w:rPr>
          <w:rFonts w:hint="eastAsia"/>
        </w:rPr>
        <w:t>だと思います。</w:t>
      </w:r>
    </w:p>
    <w:p w14:paraId="7107AE89" w14:textId="77777777" w:rsidR="003E1D3B" w:rsidRPr="00BB20F4" w:rsidRDefault="003E1D3B" w:rsidP="003E1D3B">
      <w:pPr>
        <w:pStyle w:val="af5"/>
        <w:ind w:left="217" w:hanging="217"/>
      </w:pPr>
      <w:r>
        <w:rPr>
          <w:rFonts w:hint="eastAsia"/>
        </w:rPr>
        <w:t xml:space="preserve">　　先ほどあったような話もありましたけれども、能登半島地震でも最優先課題が道路と上下水道の復旧、今もまだ復旧しておりませんけれども、大変これ大事な点だと思いますが、いかがでしょうか。</w:t>
      </w:r>
    </w:p>
    <w:p w14:paraId="4EBFA82B"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答弁願います。</w:t>
      </w:r>
    </w:p>
    <w:p w14:paraId="29A350C4" w14:textId="77777777" w:rsidR="003E1D3B" w:rsidRDefault="003E1D3B" w:rsidP="003E1D3B">
      <w:pPr>
        <w:pStyle w:val="af5"/>
        <w:ind w:left="217" w:hanging="217"/>
      </w:pPr>
      <w:r>
        <w:rPr>
          <w:rFonts w:hint="eastAsia"/>
        </w:rPr>
        <w:t xml:space="preserve">　　荒井総務課長。</w:t>
      </w:r>
    </w:p>
    <w:p w14:paraId="795E2C31" w14:textId="77777777" w:rsidR="003E1D3B" w:rsidRDefault="003E1D3B" w:rsidP="003E1D3B">
      <w:pPr>
        <w:pStyle w:val="af4"/>
        <w:ind w:left="2387" w:hanging="217"/>
      </w:pPr>
      <w:r>
        <w:rPr>
          <w:rFonts w:hint="eastAsia"/>
        </w:rPr>
        <w:t>〔総務課長　荒井和彦君登壇〕</w:t>
      </w:r>
    </w:p>
    <w:p w14:paraId="2CD24E76"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総務課長（荒井和彦君）</w:t>
      </w:r>
      <w:r>
        <w:rPr>
          <w:rFonts w:hint="eastAsia"/>
        </w:rPr>
        <w:t xml:space="preserve">　お答えいたします。</w:t>
      </w:r>
    </w:p>
    <w:p w14:paraId="1B18C5AF" w14:textId="77777777" w:rsidR="003E1D3B" w:rsidRDefault="003E1D3B" w:rsidP="003E1D3B">
      <w:pPr>
        <w:pStyle w:val="af5"/>
        <w:ind w:left="217" w:hanging="217"/>
      </w:pPr>
      <w:r>
        <w:rPr>
          <w:rFonts w:hint="eastAsia"/>
        </w:rPr>
        <w:t xml:space="preserve">　　災害時に緊急対応に当たる職員の食料につきましては、役場として確保する必要があると考えておりますので、協定等を結ぶことは考えておりません。</w:t>
      </w:r>
    </w:p>
    <w:p w14:paraId="2064829F" w14:textId="77777777" w:rsidR="003E1D3B" w:rsidRDefault="003E1D3B" w:rsidP="003E1D3B">
      <w:pPr>
        <w:pStyle w:val="af5"/>
        <w:ind w:left="217" w:hanging="217"/>
      </w:pPr>
      <w:r>
        <w:rPr>
          <w:rFonts w:hint="eastAsia"/>
        </w:rPr>
        <w:t xml:space="preserve">　　なお、過去の災害時には、役場内にある職員組合で運営する売店の食料品や飲料品を営業時間外にも購入できるよう対応した事例がございます。</w:t>
      </w:r>
    </w:p>
    <w:p w14:paraId="4AF3E281" w14:textId="77777777" w:rsidR="003E1D3B" w:rsidRDefault="003E1D3B" w:rsidP="003E1D3B">
      <w:pPr>
        <w:pStyle w:val="af5"/>
        <w:ind w:left="217" w:hanging="217"/>
      </w:pPr>
      <w:r>
        <w:rPr>
          <w:rFonts w:hint="eastAsia"/>
        </w:rPr>
        <w:t xml:space="preserve">　　以上でございます。</w:t>
      </w:r>
    </w:p>
    <w:p w14:paraId="0945596A"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答弁が終わりました。</w:t>
      </w:r>
    </w:p>
    <w:p w14:paraId="4483F639" w14:textId="77777777" w:rsidR="003E1D3B" w:rsidRDefault="003E1D3B" w:rsidP="003E1D3B">
      <w:pPr>
        <w:pStyle w:val="af5"/>
        <w:ind w:left="217" w:hanging="217"/>
      </w:pPr>
      <w:r>
        <w:rPr>
          <w:rFonts w:hint="eastAsia"/>
        </w:rPr>
        <w:t xml:space="preserve">　　12</w:t>
      </w:r>
      <w:r>
        <w:t>番、</w:t>
      </w:r>
      <w:r>
        <w:rPr>
          <w:rFonts w:hint="eastAsia"/>
        </w:rPr>
        <w:t>川島さゆり</w:t>
      </w:r>
      <w:r>
        <w:t>議員。</w:t>
      </w:r>
    </w:p>
    <w:p w14:paraId="1589C3D3" w14:textId="77777777" w:rsidR="003E1D3B" w:rsidRDefault="003E1D3B" w:rsidP="003E1D3B">
      <w:pPr>
        <w:pStyle w:val="af4"/>
        <w:ind w:left="2387" w:hanging="217"/>
      </w:pPr>
      <w:r>
        <w:rPr>
          <w:rFonts w:hint="eastAsia"/>
        </w:rPr>
        <w:lastRenderedPageBreak/>
        <w:t>〔１２番　川島さゆり君登壇〕</w:t>
      </w:r>
    </w:p>
    <w:p w14:paraId="612A2455"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１２番（川島さゆり君）</w:t>
      </w:r>
      <w:r>
        <w:rPr>
          <w:rFonts w:hint="eastAsia"/>
        </w:rPr>
        <w:t xml:space="preserve">　しっかり確保ができるという保障があれば大丈夫かなと思いますので、大雪のときも大型商業施設へ皆さん、住民が殺到しまして、かなり品切れ状態だったと思いますので、最優先という言葉使いますけれども、インフラ関係ですので、これは住民にとって大変大事なことだと思いますので、意識の中に入れといていただければと思います。</w:t>
      </w:r>
    </w:p>
    <w:p w14:paraId="28C0B0F0" w14:textId="77777777" w:rsidR="003E1D3B" w:rsidRDefault="003E1D3B" w:rsidP="003E1D3B">
      <w:pPr>
        <w:pStyle w:val="af5"/>
        <w:ind w:left="217" w:hanging="217"/>
      </w:pPr>
      <w:r>
        <w:rPr>
          <w:rFonts w:hint="eastAsia"/>
        </w:rPr>
        <w:t xml:space="preserve">　　最後の（８）の質問に入ります。</w:t>
      </w:r>
    </w:p>
    <w:p w14:paraId="0350BBC9" w14:textId="77777777" w:rsidR="003E1D3B" w:rsidRDefault="003E1D3B" w:rsidP="003E1D3B">
      <w:pPr>
        <w:pStyle w:val="af5"/>
        <w:ind w:left="217" w:hanging="217"/>
      </w:pPr>
      <w:r>
        <w:rPr>
          <w:rFonts w:hint="eastAsia"/>
        </w:rPr>
        <w:t xml:space="preserve">　　</w:t>
      </w:r>
      <w:r>
        <w:t>町は仮設トイレ供給に関する連携協定を結んで</w:t>
      </w:r>
      <w:r>
        <w:rPr>
          <w:rFonts w:hint="eastAsia"/>
        </w:rPr>
        <w:t>おりますけれども、</w:t>
      </w:r>
      <w:r>
        <w:t>避難所での仮設トイレ設置について</w:t>
      </w:r>
      <w:r>
        <w:rPr>
          <w:rFonts w:hint="eastAsia"/>
        </w:rPr>
        <w:t>伺ってまいります。</w:t>
      </w:r>
    </w:p>
    <w:p w14:paraId="4B40C444" w14:textId="77777777" w:rsidR="003E1D3B" w:rsidRDefault="003E1D3B" w:rsidP="003E1D3B">
      <w:pPr>
        <w:pStyle w:val="af5"/>
        <w:ind w:left="217" w:hanging="217"/>
      </w:pPr>
      <w:r>
        <w:rPr>
          <w:rFonts w:hAnsi="ＭＳ 明朝" w:cs="ＭＳ 明朝" w:hint="eastAsia"/>
        </w:rPr>
        <w:t xml:space="preserve">　　①ですが、</w:t>
      </w:r>
      <w:r>
        <w:t>連携協定によって全ての</w:t>
      </w:r>
      <w:r>
        <w:rPr>
          <w:rFonts w:hint="eastAsia"/>
        </w:rPr>
        <w:t>第２</w:t>
      </w:r>
      <w:r>
        <w:t>避難所に設置される</w:t>
      </w:r>
      <w:r>
        <w:rPr>
          <w:rFonts w:hint="eastAsia"/>
        </w:rPr>
        <w:t>と考えてよいのか。</w:t>
      </w:r>
      <w:r>
        <w:t>また、町民に加えて、別荘所有者や観光客等も避難することを想定した際、仮設トイレは足り</w:t>
      </w:r>
      <w:r>
        <w:rPr>
          <w:rFonts w:hint="eastAsia"/>
        </w:rPr>
        <w:t>てい</w:t>
      </w:r>
      <w:r>
        <w:t>ると</w:t>
      </w:r>
      <w:r>
        <w:rPr>
          <w:rFonts w:hint="eastAsia"/>
        </w:rPr>
        <w:t>町は</w:t>
      </w:r>
      <w:r>
        <w:t>考えるか</w:t>
      </w:r>
      <w:r>
        <w:rPr>
          <w:rFonts w:hint="eastAsia"/>
        </w:rPr>
        <w:t>、お答えください。</w:t>
      </w:r>
    </w:p>
    <w:p w14:paraId="0EB65207"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答弁願います。</w:t>
      </w:r>
    </w:p>
    <w:p w14:paraId="0375A18D" w14:textId="77777777" w:rsidR="003E1D3B" w:rsidRDefault="003E1D3B" w:rsidP="003E1D3B">
      <w:pPr>
        <w:pStyle w:val="af5"/>
        <w:ind w:left="217" w:hanging="217"/>
      </w:pPr>
      <w:r>
        <w:rPr>
          <w:rFonts w:hint="eastAsia"/>
        </w:rPr>
        <w:t xml:space="preserve">　　荒井総務課長。</w:t>
      </w:r>
    </w:p>
    <w:p w14:paraId="52C34AE1" w14:textId="77777777" w:rsidR="003E1D3B" w:rsidRDefault="003E1D3B" w:rsidP="003E1D3B">
      <w:pPr>
        <w:pStyle w:val="af4"/>
        <w:ind w:left="2387" w:hanging="217"/>
      </w:pPr>
      <w:r>
        <w:rPr>
          <w:rFonts w:hint="eastAsia"/>
        </w:rPr>
        <w:t>〔総務課長　荒井和彦君登壇〕</w:t>
      </w:r>
    </w:p>
    <w:p w14:paraId="291C7D78"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総務課長（荒井和彦君）</w:t>
      </w:r>
      <w:r>
        <w:rPr>
          <w:rFonts w:hint="eastAsia"/>
        </w:rPr>
        <w:t xml:space="preserve">　お答えいたします。</w:t>
      </w:r>
    </w:p>
    <w:p w14:paraId="4506355E" w14:textId="77777777" w:rsidR="003E1D3B" w:rsidRDefault="003E1D3B" w:rsidP="003E1D3B">
      <w:pPr>
        <w:pStyle w:val="af5"/>
        <w:ind w:left="217" w:hanging="217"/>
      </w:pPr>
      <w:r>
        <w:rPr>
          <w:rFonts w:hint="eastAsia"/>
        </w:rPr>
        <w:t xml:space="preserve">　　14か所ある２次避難所全てに仮設トイレを設置するかにつきましては、災害の場所や状況等により判断が必要となりますし、別荘滞在者や観光客等の避難想定も災害の時期や種類によって変化するものであり、調整が必要です。</w:t>
      </w:r>
    </w:p>
    <w:p w14:paraId="1A3A29A6" w14:textId="77777777" w:rsidR="003E1D3B" w:rsidRDefault="003E1D3B" w:rsidP="003E1D3B">
      <w:pPr>
        <w:pStyle w:val="af5"/>
        <w:ind w:left="217" w:hanging="217"/>
      </w:pPr>
      <w:r>
        <w:rPr>
          <w:rFonts w:hint="eastAsia"/>
        </w:rPr>
        <w:t xml:space="preserve">　　いずれにせよ、全ての２次避難所に仮設トイレを設置するよりは、災害の種類や場所、避難者の人数等により設置数を柔軟に調整することが現実的であると考えます。</w:t>
      </w:r>
    </w:p>
    <w:p w14:paraId="445C7842" w14:textId="77777777" w:rsidR="003E1D3B" w:rsidRDefault="003E1D3B" w:rsidP="003E1D3B">
      <w:pPr>
        <w:pStyle w:val="af5"/>
        <w:ind w:left="217" w:hanging="217"/>
      </w:pPr>
      <w:r>
        <w:rPr>
          <w:rFonts w:hint="eastAsia"/>
        </w:rPr>
        <w:t xml:space="preserve">　　また、仮設トイレにつきましては、災害協定に基づき対応することとしておりますが、数に限りがあることも事実ですし、広域に及ぶ災害であった場合、協定による手配は困難な状況となります。かといって、数十キロのトイレをそれぞれの自治体が備蓄管理するのも現実的ではありません。</w:t>
      </w:r>
    </w:p>
    <w:p w14:paraId="2A7E433C" w14:textId="77777777" w:rsidR="003E1D3B" w:rsidRDefault="003E1D3B" w:rsidP="003E1D3B">
      <w:pPr>
        <w:pStyle w:val="af5"/>
        <w:ind w:left="217" w:hanging="217"/>
      </w:pPr>
      <w:r>
        <w:rPr>
          <w:rFonts w:hint="eastAsia"/>
        </w:rPr>
        <w:t xml:space="preserve">　　能登半島地震においても、トイレの設置については大きな課題であったことは承知しております。県・国レベルでの支援策として解決いただきますよう要望してまいりたいと考えております。</w:t>
      </w:r>
    </w:p>
    <w:p w14:paraId="48E624AC" w14:textId="77777777" w:rsidR="003E1D3B" w:rsidRPr="00537886" w:rsidRDefault="003E1D3B" w:rsidP="003E1D3B">
      <w:pPr>
        <w:pStyle w:val="af5"/>
        <w:ind w:left="217" w:hanging="217"/>
      </w:pPr>
      <w:r>
        <w:rPr>
          <w:rFonts w:hint="eastAsia"/>
        </w:rPr>
        <w:t xml:space="preserve">　　以上でございます。</w:t>
      </w:r>
    </w:p>
    <w:p w14:paraId="4019A616"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答弁が終わりました。</w:t>
      </w:r>
    </w:p>
    <w:p w14:paraId="33057E66" w14:textId="77777777" w:rsidR="003E1D3B" w:rsidRDefault="003E1D3B" w:rsidP="003E1D3B">
      <w:pPr>
        <w:pStyle w:val="af5"/>
        <w:ind w:left="217" w:hanging="217"/>
      </w:pPr>
      <w:r>
        <w:rPr>
          <w:rFonts w:hint="eastAsia"/>
        </w:rPr>
        <w:t xml:space="preserve">　　12</w:t>
      </w:r>
      <w:r>
        <w:t>番、</w:t>
      </w:r>
      <w:r>
        <w:rPr>
          <w:rFonts w:hint="eastAsia"/>
        </w:rPr>
        <w:t>川島さゆり</w:t>
      </w:r>
      <w:r>
        <w:t>議員。</w:t>
      </w:r>
    </w:p>
    <w:p w14:paraId="74CED1D0" w14:textId="77777777" w:rsidR="003E1D3B" w:rsidRDefault="003E1D3B" w:rsidP="003E1D3B">
      <w:pPr>
        <w:pStyle w:val="af4"/>
        <w:ind w:left="2387" w:hanging="217"/>
      </w:pPr>
      <w:r>
        <w:rPr>
          <w:rFonts w:hint="eastAsia"/>
        </w:rPr>
        <w:lastRenderedPageBreak/>
        <w:t>〔１２番　川島さゆり君登壇〕</w:t>
      </w:r>
    </w:p>
    <w:p w14:paraId="3D5412B2"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１２番（川島さゆり君）</w:t>
      </w:r>
      <w:r>
        <w:rPr>
          <w:rFonts w:hint="eastAsia"/>
        </w:rPr>
        <w:t xml:space="preserve">　時間の関係で次の質問に入ってしまいます。</w:t>
      </w:r>
    </w:p>
    <w:p w14:paraId="5D5E1380" w14:textId="77777777" w:rsidR="003E1D3B" w:rsidRPr="00BB20F4" w:rsidRDefault="003E1D3B" w:rsidP="003E1D3B">
      <w:pPr>
        <w:pStyle w:val="af5"/>
        <w:ind w:left="217" w:hanging="217"/>
      </w:pPr>
      <w:r>
        <w:rPr>
          <w:rFonts w:hint="eastAsia"/>
        </w:rPr>
        <w:t xml:space="preserve">　　</w:t>
      </w:r>
      <w:r>
        <w:rPr>
          <w:rFonts w:hAnsi="ＭＳ 明朝" w:cs="ＭＳ 明朝" w:hint="eastAsia"/>
        </w:rPr>
        <w:t>②、先ほども避難所チェックシートで触れましたけれども、仮設トイレには明るい照明も必要ですけれども、女性用のトイレ、男性用トイレの</w:t>
      </w:r>
      <w:r>
        <w:t>３倍ほど設置する</w:t>
      </w:r>
      <w:r>
        <w:rPr>
          <w:rFonts w:hint="eastAsia"/>
        </w:rPr>
        <w:t>ことが</w:t>
      </w:r>
      <w:r>
        <w:t>必要</w:t>
      </w:r>
      <w:r>
        <w:rPr>
          <w:rFonts w:hint="eastAsia"/>
        </w:rPr>
        <w:t>な</w:t>
      </w:r>
      <w:r>
        <w:t>ことや、男女トイレを離して設置すること</w:t>
      </w:r>
      <w:r>
        <w:rPr>
          <w:rFonts w:hint="eastAsia"/>
        </w:rPr>
        <w:t>、これ</w:t>
      </w:r>
      <w:r>
        <w:t>に対して町の認識を</w:t>
      </w:r>
      <w:r>
        <w:rPr>
          <w:rFonts w:hint="eastAsia"/>
        </w:rPr>
        <w:t>伺います。</w:t>
      </w:r>
    </w:p>
    <w:p w14:paraId="7D1EF15C"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答弁願います。</w:t>
      </w:r>
    </w:p>
    <w:p w14:paraId="271E4ACA" w14:textId="77777777" w:rsidR="003E1D3B" w:rsidRDefault="003E1D3B" w:rsidP="003E1D3B">
      <w:pPr>
        <w:pStyle w:val="af5"/>
        <w:ind w:left="217" w:hanging="217"/>
      </w:pPr>
      <w:r>
        <w:rPr>
          <w:rFonts w:hint="eastAsia"/>
        </w:rPr>
        <w:t xml:space="preserve">　　荒井総務課長。</w:t>
      </w:r>
    </w:p>
    <w:p w14:paraId="5027DE4E" w14:textId="77777777" w:rsidR="003E1D3B" w:rsidRDefault="003E1D3B" w:rsidP="003E1D3B">
      <w:pPr>
        <w:pStyle w:val="af4"/>
        <w:ind w:left="2387" w:hanging="217"/>
      </w:pPr>
      <w:r>
        <w:rPr>
          <w:rFonts w:hint="eastAsia"/>
        </w:rPr>
        <w:t>〔総務課長　荒井和彦君登壇〕</w:t>
      </w:r>
    </w:p>
    <w:p w14:paraId="248835A6"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総務課長（荒井和彦君）</w:t>
      </w:r>
      <w:r>
        <w:rPr>
          <w:rFonts w:hint="eastAsia"/>
        </w:rPr>
        <w:t xml:space="preserve">　お答えいたします。</w:t>
      </w:r>
    </w:p>
    <w:p w14:paraId="187ED695" w14:textId="77777777" w:rsidR="003E1D3B" w:rsidRDefault="003E1D3B" w:rsidP="003E1D3B">
      <w:pPr>
        <w:pStyle w:val="af5"/>
        <w:ind w:left="217" w:hanging="217"/>
      </w:pPr>
      <w:r>
        <w:rPr>
          <w:rFonts w:hint="eastAsia"/>
        </w:rPr>
        <w:t xml:space="preserve">　　ご質問にある内容につきましては、内閣府や兵庫県が作成する手引書にも記載されており、配慮すべきことであることは認識しております。</w:t>
      </w:r>
    </w:p>
    <w:p w14:paraId="54FACB39" w14:textId="77777777" w:rsidR="003E1D3B" w:rsidRDefault="003E1D3B" w:rsidP="003E1D3B">
      <w:pPr>
        <w:pStyle w:val="af5"/>
        <w:ind w:left="217" w:hanging="217"/>
      </w:pPr>
      <w:r>
        <w:rPr>
          <w:rFonts w:hint="eastAsia"/>
        </w:rPr>
        <w:t xml:space="preserve">　　避難所の敷地の状況等により設置に当たっての状況は変化しますが、仮設トイレ設置の際の目安とさせていただきます。</w:t>
      </w:r>
    </w:p>
    <w:p w14:paraId="34533348" w14:textId="77777777" w:rsidR="003E1D3B" w:rsidRDefault="003E1D3B" w:rsidP="003E1D3B">
      <w:pPr>
        <w:pStyle w:val="af5"/>
        <w:ind w:left="217" w:hanging="217"/>
      </w:pPr>
      <w:r>
        <w:rPr>
          <w:rFonts w:hint="eastAsia"/>
        </w:rPr>
        <w:t xml:space="preserve">　　以上でございます。</w:t>
      </w:r>
    </w:p>
    <w:p w14:paraId="76E3285F"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答弁が終わりました。</w:t>
      </w:r>
    </w:p>
    <w:p w14:paraId="0390AED7" w14:textId="77777777" w:rsidR="003E1D3B" w:rsidRDefault="003E1D3B" w:rsidP="003E1D3B">
      <w:pPr>
        <w:pStyle w:val="af5"/>
        <w:ind w:left="217" w:hanging="217"/>
      </w:pPr>
      <w:r>
        <w:rPr>
          <w:rFonts w:hint="eastAsia"/>
        </w:rPr>
        <w:t xml:space="preserve">　　12</w:t>
      </w:r>
      <w:r>
        <w:t>番、</w:t>
      </w:r>
      <w:r>
        <w:rPr>
          <w:rFonts w:hint="eastAsia"/>
        </w:rPr>
        <w:t>川島さゆり</w:t>
      </w:r>
      <w:r>
        <w:t>議員。</w:t>
      </w:r>
    </w:p>
    <w:p w14:paraId="609017FD" w14:textId="77777777" w:rsidR="003E1D3B" w:rsidRDefault="003E1D3B" w:rsidP="003E1D3B">
      <w:pPr>
        <w:pStyle w:val="af4"/>
        <w:ind w:left="2387" w:hanging="217"/>
      </w:pPr>
      <w:r>
        <w:rPr>
          <w:rFonts w:hint="eastAsia"/>
        </w:rPr>
        <w:t>〔１２番　川島さゆり君登壇〕</w:t>
      </w:r>
    </w:p>
    <w:p w14:paraId="12F5335C"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１２番（川島さゆり君）</w:t>
      </w:r>
      <w:r>
        <w:rPr>
          <w:rFonts w:hint="eastAsia"/>
        </w:rPr>
        <w:t xml:space="preserve">　分かりました。</w:t>
      </w:r>
    </w:p>
    <w:p w14:paraId="63BFF9DB" w14:textId="77777777" w:rsidR="003E1D3B" w:rsidRDefault="003E1D3B" w:rsidP="003E1D3B">
      <w:pPr>
        <w:pStyle w:val="af5"/>
        <w:ind w:left="217" w:hanging="217"/>
      </w:pPr>
      <w:r>
        <w:rPr>
          <w:rFonts w:hint="eastAsia"/>
        </w:rPr>
        <w:t xml:space="preserve">　　ちょっとお時間が少しあるので先ほどの質問、戻るわけではないんですが、トイレ全体ということで。</w:t>
      </w:r>
    </w:p>
    <w:p w14:paraId="56E1318E" w14:textId="77777777" w:rsidR="003E1D3B" w:rsidRPr="00BB20F4" w:rsidRDefault="003E1D3B" w:rsidP="003E1D3B">
      <w:pPr>
        <w:pStyle w:val="af5"/>
        <w:wordWrap w:val="0"/>
        <w:ind w:left="217" w:hanging="217"/>
      </w:pPr>
      <w:r>
        <w:rPr>
          <w:rFonts w:hint="eastAsia"/>
        </w:rPr>
        <w:t xml:space="preserve">　　先ほどトイレの仮設トイレが足りないという話でしたけれども、風越総合体育館、この間防災係長と行って見せていただきました。簡易トイレありますね、おまるがぺたっと張っつく。私でも座っても大丈夫でしたけれども。あれ、令和６年度避難訓練あると聞いていますけれども、いつも見せていただくだけで、どうやって組み立てるか分からないんですよ、ファミリーテントもそうなんですけれども、見るだけで。意外とやってみると簡単ではないので、やっぱり避難所というのは、避難したときに、皆さん、避難した方にもちょっと手伝っていただくということも大事だと思いますので、展示だけではなく、ちょっと</w:t>
      </w:r>
      <w:bookmarkStart w:id="0" w:name="_Hlk160977353"/>
      <w:r>
        <w:rPr>
          <w:rFonts w:hint="eastAsia"/>
        </w:rPr>
        <w:t xml:space="preserve">　　　的に分かるような</w:t>
      </w:r>
      <w:bookmarkEnd w:id="0"/>
      <w:r>
        <w:rPr>
          <w:rFonts w:hint="eastAsia"/>
        </w:rPr>
        <w:t>、あるいはちょっとお手伝いさせて　　　工夫は令和６年度の訓練ではどうでしょうか、最後に。</w:t>
      </w:r>
    </w:p>
    <w:p w14:paraId="1836FD1D"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答弁願います。</w:t>
      </w:r>
    </w:p>
    <w:p w14:paraId="109903ED" w14:textId="77777777" w:rsidR="003E1D3B" w:rsidRDefault="003E1D3B" w:rsidP="003E1D3B">
      <w:pPr>
        <w:pStyle w:val="af5"/>
        <w:ind w:left="217" w:hanging="217"/>
      </w:pPr>
      <w:r>
        <w:rPr>
          <w:rFonts w:hint="eastAsia"/>
        </w:rPr>
        <w:lastRenderedPageBreak/>
        <w:t xml:space="preserve">　　荒井総務課長。</w:t>
      </w:r>
    </w:p>
    <w:p w14:paraId="59384C06" w14:textId="77777777" w:rsidR="003E1D3B" w:rsidRDefault="003E1D3B" w:rsidP="003E1D3B">
      <w:pPr>
        <w:pStyle w:val="af4"/>
        <w:ind w:left="2387" w:hanging="217"/>
      </w:pPr>
      <w:r>
        <w:rPr>
          <w:rFonts w:hint="eastAsia"/>
        </w:rPr>
        <w:t>〔総務課長　荒井和彦君登壇〕</w:t>
      </w:r>
    </w:p>
    <w:p w14:paraId="5FC97378"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総務課長（荒井和彦君）</w:t>
      </w:r>
      <w:r>
        <w:rPr>
          <w:rFonts w:hint="eastAsia"/>
        </w:rPr>
        <w:t xml:space="preserve">　お答えいたします。</w:t>
      </w:r>
    </w:p>
    <w:p w14:paraId="4E5FB502" w14:textId="77777777" w:rsidR="003E1D3B" w:rsidRDefault="003E1D3B" w:rsidP="003E1D3B">
      <w:pPr>
        <w:pStyle w:val="af5"/>
        <w:ind w:left="217" w:hanging="217"/>
      </w:pPr>
      <w:r>
        <w:rPr>
          <w:rFonts w:hint="eastAsia"/>
        </w:rPr>
        <w:t xml:space="preserve">　　組み立て式の簡易トイレというものが備蓄品として備わっておりますけれども、こういったものを防災訓練等で積極的に皆さんに見ていただいて、今おっしゃったような組み立ての手順、そういったものについても披露させていただければと考えております。</w:t>
      </w:r>
    </w:p>
    <w:p w14:paraId="48AFF594" w14:textId="77777777" w:rsidR="003E1D3B" w:rsidRDefault="003E1D3B" w:rsidP="003E1D3B">
      <w:pPr>
        <w:pStyle w:val="af5"/>
        <w:ind w:left="217" w:hanging="217"/>
      </w:pPr>
      <w:r>
        <w:rPr>
          <w:rFonts w:hint="eastAsia"/>
        </w:rPr>
        <w:t xml:space="preserve">　　以上でございます。</w:t>
      </w:r>
    </w:p>
    <w:p w14:paraId="216CFF2A"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議長（遠山隆雄君）</w:t>
      </w:r>
      <w:r>
        <w:rPr>
          <w:rFonts w:hint="eastAsia"/>
        </w:rPr>
        <w:t xml:space="preserve">　答弁が終わりました。</w:t>
      </w:r>
    </w:p>
    <w:p w14:paraId="6D85C446" w14:textId="77777777" w:rsidR="003E1D3B" w:rsidRDefault="003E1D3B" w:rsidP="003E1D3B">
      <w:pPr>
        <w:pStyle w:val="af5"/>
        <w:ind w:left="217" w:hanging="217"/>
      </w:pPr>
      <w:r>
        <w:rPr>
          <w:rFonts w:hint="eastAsia"/>
        </w:rPr>
        <w:t xml:space="preserve">　　12</w:t>
      </w:r>
      <w:r>
        <w:t>番、</w:t>
      </w:r>
      <w:r>
        <w:rPr>
          <w:rFonts w:hint="eastAsia"/>
        </w:rPr>
        <w:t>川島さゆり</w:t>
      </w:r>
      <w:r>
        <w:t>議員。</w:t>
      </w:r>
    </w:p>
    <w:p w14:paraId="3FC79F5A" w14:textId="77777777" w:rsidR="003E1D3B" w:rsidRDefault="003E1D3B" w:rsidP="003E1D3B">
      <w:pPr>
        <w:pStyle w:val="af4"/>
        <w:ind w:left="2387" w:hanging="217"/>
      </w:pPr>
      <w:r>
        <w:rPr>
          <w:rFonts w:hint="eastAsia"/>
        </w:rPr>
        <w:t>〔１２番　川島さゆり君登壇〕</w:t>
      </w:r>
    </w:p>
    <w:p w14:paraId="68390527" w14:textId="77777777" w:rsidR="003E1D3B" w:rsidRDefault="003E1D3B" w:rsidP="003E1D3B">
      <w:pPr>
        <w:pStyle w:val="af5"/>
        <w:ind w:left="217" w:hanging="217"/>
      </w:pPr>
      <w:r w:rsidRPr="00374440">
        <w:rPr>
          <w:rFonts w:ascii="ＭＳ ゴシック" w:eastAsia="ＭＳ ゴシック" w:hAnsi="ＭＳ ゴシック" w:hint="eastAsia"/>
        </w:rPr>
        <w:t>○</w:t>
      </w:r>
      <w:r>
        <w:rPr>
          <w:rFonts w:ascii="ＭＳ ゴシック" w:eastAsia="ＭＳ ゴシック" w:hAnsi="ＭＳ ゴシック" w:hint="eastAsia"/>
        </w:rPr>
        <w:t>１２番（川島さゆり君）</w:t>
      </w:r>
      <w:r>
        <w:rPr>
          <w:rFonts w:hint="eastAsia"/>
        </w:rPr>
        <w:t xml:space="preserve">　それでは、全ての質問終わりますけれども、縷々細かく今日はお聞きしてしまって大変恐縮でございましたけれども、今回能登半島地震、今私たち、ちょっとボランティアですぐに行くこともできない状態ですので、今できることを災害を教訓にしながら、当町で何ができるかということをしっかりやっていくことだと私も思っております。私自身も今後を注視しながら、自分から、できることから行動に移してまいりたい、そのように思います。</w:t>
      </w:r>
    </w:p>
    <w:p w14:paraId="6E87919E" w14:textId="77777777" w:rsidR="003E1D3B" w:rsidRPr="00BB20F4" w:rsidRDefault="003E1D3B" w:rsidP="003E1D3B">
      <w:pPr>
        <w:pStyle w:val="af5"/>
        <w:ind w:left="217" w:hanging="217"/>
      </w:pPr>
      <w:r>
        <w:rPr>
          <w:rFonts w:hint="eastAsia"/>
        </w:rPr>
        <w:t xml:space="preserve">　　以上で、私の一般質問を終わります。</w:t>
      </w:r>
    </w:p>
    <w:p w14:paraId="6EB6882C" w14:textId="77777777" w:rsidR="00913B42" w:rsidRDefault="00913B42" w:rsidP="003E1D3B"/>
    <w:p w14:paraId="3B1B51E8" w14:textId="77777777" w:rsidR="00B46012" w:rsidRDefault="00B46012" w:rsidP="003E1D3B"/>
    <w:p w14:paraId="103F485C" w14:textId="77777777" w:rsidR="00B46012" w:rsidRDefault="00B46012" w:rsidP="003E1D3B"/>
    <w:p w14:paraId="12619080" w14:textId="77777777" w:rsidR="00B46012" w:rsidRDefault="00B46012" w:rsidP="003E1D3B"/>
    <w:p w14:paraId="170E75E2" w14:textId="77777777" w:rsidR="00B46012" w:rsidRDefault="00B46012" w:rsidP="003E1D3B"/>
    <w:p w14:paraId="781794DF" w14:textId="77777777" w:rsidR="00B46012" w:rsidRDefault="00B46012" w:rsidP="003E1D3B"/>
    <w:p w14:paraId="7D1408BA" w14:textId="77777777" w:rsidR="00B46012" w:rsidRDefault="00B46012" w:rsidP="003E1D3B"/>
    <w:p w14:paraId="00F6664C" w14:textId="77777777" w:rsidR="00B46012" w:rsidRDefault="00B46012" w:rsidP="003E1D3B"/>
    <w:p w14:paraId="4CC79A1A" w14:textId="77777777" w:rsidR="00B46012" w:rsidRDefault="00B46012" w:rsidP="003E1D3B"/>
    <w:p w14:paraId="79233161" w14:textId="77777777" w:rsidR="00B46012" w:rsidRDefault="00B46012" w:rsidP="003E1D3B"/>
    <w:p w14:paraId="2E23E2C0" w14:textId="77777777" w:rsidR="00B46012" w:rsidRDefault="00B46012" w:rsidP="003E1D3B"/>
    <w:p w14:paraId="7D138553" w14:textId="77777777" w:rsidR="00B46012" w:rsidRDefault="00B46012" w:rsidP="003E1D3B"/>
    <w:p w14:paraId="136B2726" w14:textId="77777777" w:rsidR="00B46012" w:rsidRDefault="00B46012" w:rsidP="003E1D3B"/>
    <w:p w14:paraId="2234CEDC" w14:textId="77777777" w:rsidR="00B46012" w:rsidRDefault="00B46012" w:rsidP="003E1D3B"/>
    <w:p w14:paraId="324B784B" w14:textId="77777777" w:rsidR="00B46012" w:rsidRDefault="00B46012" w:rsidP="00B46012">
      <w:pPr>
        <w:pStyle w:val="af5"/>
        <w:ind w:left="449" w:hanging="449"/>
        <w:rPr>
          <w:b/>
          <w:bCs/>
          <w:sz w:val="44"/>
          <w:szCs w:val="44"/>
          <w:shd w:val="pct15" w:color="auto" w:fill="FFFFFF"/>
        </w:rPr>
      </w:pPr>
      <w:r>
        <w:rPr>
          <w:rFonts w:hint="eastAsia"/>
          <w:b/>
          <w:bCs/>
          <w:sz w:val="44"/>
          <w:szCs w:val="44"/>
          <w:shd w:val="pct15" w:color="auto" w:fill="FFFFFF"/>
        </w:rPr>
        <w:t>2024年6月会議　一般質問</w:t>
      </w:r>
    </w:p>
    <w:p w14:paraId="1452B5D5" w14:textId="77777777" w:rsidR="00B46012" w:rsidRDefault="00B46012" w:rsidP="00B46012">
      <w:pPr>
        <w:pStyle w:val="af5"/>
        <w:ind w:left="172" w:hangingChars="47" w:hanging="172"/>
        <w:rPr>
          <w:rFonts w:ascii="HGP創英角ｺﾞｼｯｸUB" w:eastAsia="HGP創英角ｺﾞｼｯｸUB" w:hAnsi="HGP創英角ｺﾞｼｯｸUB"/>
          <w:sz w:val="36"/>
          <w:szCs w:val="36"/>
        </w:rPr>
      </w:pPr>
      <w:r>
        <w:rPr>
          <w:rFonts w:ascii="HGP創英角ｺﾞｼｯｸUB" w:eastAsia="HGP創英角ｺﾞｼｯｸUB" w:hAnsi="HGP創英角ｺﾞｼｯｸUB" w:hint="eastAsia"/>
          <w:sz w:val="36"/>
          <w:szCs w:val="36"/>
        </w:rPr>
        <w:t>「感染対策におけるワクチン助成と情報周知等について」</w:t>
      </w:r>
    </w:p>
    <w:p w14:paraId="44166506" w14:textId="77777777" w:rsidR="00B46012" w:rsidRDefault="00B46012" w:rsidP="00B46012">
      <w:pPr>
        <w:pStyle w:val="af5"/>
        <w:ind w:left="172" w:hangingChars="47" w:hanging="172"/>
        <w:rPr>
          <w:rFonts w:ascii="HGP創英角ｺﾞｼｯｸUB" w:eastAsia="HGP創英角ｺﾞｼｯｸUB" w:hAnsi="HGP創英角ｺﾞｼｯｸUB"/>
          <w:sz w:val="36"/>
          <w:szCs w:val="36"/>
        </w:rPr>
      </w:pPr>
      <w:r>
        <w:rPr>
          <w:rFonts w:ascii="HGP創英角ｺﾞｼｯｸUB" w:eastAsia="HGP創英角ｺﾞｼｯｸUB" w:hAnsi="HGP創英角ｺﾞｼｯｸUB" w:hint="eastAsia"/>
          <w:sz w:val="36"/>
          <w:szCs w:val="36"/>
        </w:rPr>
        <w:t>を質問！！</w:t>
      </w:r>
    </w:p>
    <w:p w14:paraId="2A2E7D4F" w14:textId="77777777" w:rsidR="00B46012" w:rsidRDefault="00B46012" w:rsidP="00B46012">
      <w:pPr>
        <w:pStyle w:val="af5"/>
        <w:ind w:left="217" w:hanging="217"/>
      </w:pPr>
      <w:r>
        <w:rPr>
          <w:rFonts w:hint="eastAsia"/>
        </w:rPr>
        <w:t xml:space="preserve">　　本日、ワクチン関係の質問が多く恐縮ではございますけれども、順次質問してまいります。</w:t>
      </w:r>
    </w:p>
    <w:p w14:paraId="548A0947" w14:textId="77777777" w:rsidR="00B46012" w:rsidRDefault="00B46012" w:rsidP="00B46012">
      <w:pPr>
        <w:pStyle w:val="af5"/>
        <w:ind w:left="217" w:hanging="217"/>
      </w:pPr>
      <w:r>
        <w:rPr>
          <w:rFonts w:hint="eastAsia"/>
        </w:rPr>
        <w:t xml:space="preserve">　　まず最初に、昨年12月会議の一般質問で帯状疱疹ワクチン接種への助成につきまして質問した際、国や県、近隣市町の動向を見るとの答弁でございました。その後、今年度よりお隣、御代田町が助成をスタートしたことを踏まえ、次について伺ってまいりたいと思います。</w:t>
      </w:r>
    </w:p>
    <w:p w14:paraId="4E92D0DE" w14:textId="77777777" w:rsidR="00B46012" w:rsidRDefault="00B46012" w:rsidP="00B46012">
      <w:pPr>
        <w:pStyle w:val="af5"/>
        <w:ind w:left="217" w:hanging="217"/>
      </w:pPr>
      <w:r>
        <w:rPr>
          <w:rFonts w:hint="eastAsia"/>
        </w:rPr>
        <w:t xml:space="preserve">　　まず最初の質問でございますが、接種費用の助成に対する国や県の動向は何かキャッチされておりますでしょうか。</w:t>
      </w:r>
    </w:p>
    <w:p w14:paraId="7163B9F3" w14:textId="77777777" w:rsidR="00B46012" w:rsidRDefault="00B46012" w:rsidP="00B46012">
      <w:pPr>
        <w:pStyle w:val="af5"/>
        <w:ind w:left="217" w:hanging="217"/>
      </w:pPr>
      <w:r>
        <w:rPr>
          <w:rFonts w:ascii="ＭＳ ゴシック" w:eastAsia="ＭＳ ゴシック" w:hAnsi="ＭＳ ゴシック" w:hint="eastAsia"/>
        </w:rPr>
        <w:t>○議長（遠山隆雄君）</w:t>
      </w:r>
      <w:r>
        <w:rPr>
          <w:rFonts w:hint="eastAsia"/>
        </w:rPr>
        <w:t xml:space="preserve">　答弁願います。</w:t>
      </w:r>
    </w:p>
    <w:p w14:paraId="19E18F4C" w14:textId="77777777" w:rsidR="00B46012" w:rsidRDefault="00B46012" w:rsidP="00B46012">
      <w:pPr>
        <w:pStyle w:val="af5"/>
        <w:ind w:left="217" w:hanging="217"/>
      </w:pPr>
      <w:r>
        <w:rPr>
          <w:rFonts w:hint="eastAsia"/>
        </w:rPr>
        <w:t xml:space="preserve">　　菊池保健福祉課長。</w:t>
      </w:r>
    </w:p>
    <w:p w14:paraId="7D431F5D" w14:textId="77777777" w:rsidR="00B46012" w:rsidRDefault="00B46012" w:rsidP="00B46012">
      <w:pPr>
        <w:pStyle w:val="af4"/>
        <w:ind w:leftChars="0" w:left="217" w:hanging="217"/>
      </w:pPr>
      <w:r>
        <w:rPr>
          <w:rFonts w:hint="eastAsia"/>
        </w:rPr>
        <w:t>〔保健福祉課長　菊池一成君登壇〕</w:t>
      </w:r>
    </w:p>
    <w:p w14:paraId="13171AF0" w14:textId="77777777" w:rsidR="00B46012" w:rsidRDefault="00B46012" w:rsidP="00B46012">
      <w:pPr>
        <w:pStyle w:val="af5"/>
        <w:ind w:left="217" w:hanging="217"/>
      </w:pPr>
      <w:r>
        <w:rPr>
          <w:rFonts w:ascii="ＭＳ ゴシック" w:eastAsia="ＭＳ ゴシック" w:hint="eastAsia"/>
        </w:rPr>
        <w:t>○保健福祉課長（菊池一成君）</w:t>
      </w:r>
      <w:r>
        <w:rPr>
          <w:rFonts w:hint="eastAsia"/>
        </w:rPr>
        <w:t xml:space="preserve">　お答えいたします。</w:t>
      </w:r>
    </w:p>
    <w:p w14:paraId="78712F3E" w14:textId="77777777" w:rsidR="00B46012" w:rsidRDefault="00B46012" w:rsidP="00B46012">
      <w:pPr>
        <w:pStyle w:val="af5"/>
        <w:ind w:left="217" w:hanging="217"/>
      </w:pPr>
      <w:r>
        <w:rPr>
          <w:rFonts w:hint="eastAsia"/>
        </w:rPr>
        <w:t xml:space="preserve">　　帯状疱疹ワクチン接種費用の国・県の動向につきましては、国は、令和５年11月９日開催の厚生科学審議会の小委員会で議論された以降の進展はございませんでした。また、県においては、独自の助成は対象者数が多く高額となることから、財政状況の圧迫等の懸念もあり、国の定期接種化への働きかけを行うこととし、助成の実施はないとのことでございます。</w:t>
      </w:r>
    </w:p>
    <w:p w14:paraId="292E575C" w14:textId="77777777" w:rsidR="00B46012" w:rsidRDefault="00B46012" w:rsidP="00B46012">
      <w:pPr>
        <w:pStyle w:val="af5"/>
        <w:ind w:left="217" w:hanging="217"/>
      </w:pPr>
      <w:r>
        <w:rPr>
          <w:rFonts w:hint="eastAsia"/>
        </w:rPr>
        <w:t xml:space="preserve">　　以上でございます。</w:t>
      </w:r>
    </w:p>
    <w:p w14:paraId="71DA2562" w14:textId="77777777" w:rsidR="00B46012" w:rsidRDefault="00B46012" w:rsidP="00B46012">
      <w:pPr>
        <w:pStyle w:val="af5"/>
        <w:ind w:left="217" w:hanging="217"/>
      </w:pPr>
      <w:r>
        <w:rPr>
          <w:rFonts w:ascii="ＭＳ ゴシック" w:eastAsia="ＭＳ ゴシック" w:hAnsi="ＭＳ ゴシック" w:hint="eastAsia"/>
        </w:rPr>
        <w:t>○議長（遠山隆雄君）</w:t>
      </w:r>
      <w:r>
        <w:rPr>
          <w:rFonts w:hint="eastAsia"/>
        </w:rPr>
        <w:t xml:space="preserve">　答弁が終わりました。</w:t>
      </w:r>
    </w:p>
    <w:p w14:paraId="58D90CF2" w14:textId="77777777" w:rsidR="00B46012" w:rsidRDefault="00B46012" w:rsidP="00B46012">
      <w:pPr>
        <w:pStyle w:val="af5"/>
        <w:ind w:left="217" w:hanging="217"/>
      </w:pPr>
      <w:r>
        <w:rPr>
          <w:rFonts w:hint="eastAsia"/>
        </w:rPr>
        <w:t xml:space="preserve">　　12番、川島さゆり議員。</w:t>
      </w:r>
    </w:p>
    <w:p w14:paraId="19D292EF" w14:textId="77777777" w:rsidR="00B46012" w:rsidRDefault="00B46012" w:rsidP="00B46012">
      <w:pPr>
        <w:pStyle w:val="af4"/>
        <w:ind w:leftChars="0" w:left="217" w:hanging="217"/>
      </w:pPr>
      <w:r>
        <w:rPr>
          <w:rFonts w:hint="eastAsia"/>
        </w:rPr>
        <w:t>〔１２番　川島さゆり君登壇〕</w:t>
      </w:r>
    </w:p>
    <w:p w14:paraId="3E5B8755" w14:textId="77777777" w:rsidR="00B46012" w:rsidRDefault="00B46012" w:rsidP="00B46012">
      <w:pPr>
        <w:pStyle w:val="af5"/>
        <w:ind w:left="217" w:hanging="217"/>
      </w:pPr>
      <w:r>
        <w:rPr>
          <w:rFonts w:ascii="ＭＳ ゴシック" w:eastAsia="ＭＳ ゴシック" w:hAnsi="ＭＳ ゴシック" w:hint="eastAsia"/>
        </w:rPr>
        <w:t>○１２番（川島さゆり君）</w:t>
      </w:r>
      <w:r>
        <w:rPr>
          <w:rFonts w:hint="eastAsia"/>
        </w:rPr>
        <w:t xml:space="preserve">　分かりました。何も変わりはないということで、アンケート調査した後の結果だったかなと思いますけれども、まだまだ県も国も動きが少し鈍いのでございますね。分かりました。</w:t>
      </w:r>
    </w:p>
    <w:p w14:paraId="58639DAC" w14:textId="77777777" w:rsidR="00B46012" w:rsidRDefault="00B46012" w:rsidP="00B46012">
      <w:pPr>
        <w:pStyle w:val="af5"/>
        <w:ind w:left="217" w:hanging="217"/>
      </w:pPr>
      <w:r>
        <w:rPr>
          <w:rFonts w:hint="eastAsia"/>
        </w:rPr>
        <w:t xml:space="preserve">　　それでは、②の質問に入ります。</w:t>
      </w:r>
    </w:p>
    <w:p w14:paraId="00A4A881" w14:textId="77777777" w:rsidR="00B46012" w:rsidRDefault="00B46012" w:rsidP="00B46012">
      <w:pPr>
        <w:pStyle w:val="af5"/>
        <w:ind w:left="217" w:hanging="217"/>
      </w:pPr>
      <w:r>
        <w:rPr>
          <w:rFonts w:hint="eastAsia"/>
        </w:rPr>
        <w:t xml:space="preserve">　　全国は635自治体あるといわれておりますけれども、現在、全国の自治体の約３分の１で助</w:t>
      </w:r>
      <w:r>
        <w:rPr>
          <w:rFonts w:hint="eastAsia"/>
        </w:rPr>
        <w:lastRenderedPageBreak/>
        <w:t>成が行われておりまして、佐久広域調べましたら、小海町も助成をしております。御代田町も今回始まりましたので、２つの町が始まったということでございます。</w:t>
      </w:r>
    </w:p>
    <w:p w14:paraId="47E1083F" w14:textId="77777777" w:rsidR="00B46012" w:rsidRDefault="00B46012" w:rsidP="00B46012">
      <w:pPr>
        <w:pStyle w:val="af5"/>
        <w:ind w:left="217" w:hanging="217"/>
      </w:pPr>
      <w:r>
        <w:rPr>
          <w:rFonts w:hint="eastAsia"/>
        </w:rPr>
        <w:t xml:space="preserve">　　少し詳しくお話しさせていただきます。</w:t>
      </w:r>
    </w:p>
    <w:p w14:paraId="1F06393F" w14:textId="77777777" w:rsidR="00B46012" w:rsidRDefault="00B46012" w:rsidP="00B46012">
      <w:pPr>
        <w:pStyle w:val="af5"/>
        <w:ind w:left="217" w:hanging="217"/>
      </w:pPr>
      <w:r>
        <w:rPr>
          <w:rFonts w:hint="eastAsia"/>
        </w:rPr>
        <w:t xml:space="preserve">　　御代田町では、この４月から、対象者、町民の50歳以上ということになったそうですが、接種費用の２分の１、1,000円未満は切り捨てるということでございました。ワクチン２つございますけれども、生のワクチン、こちら５年の効力ございますが、１回で4,000円の上限、そして１回までということです。あと、不活化ワクチンに関しては、９年以上の効力があるわけでございますが、１回１万5,000円の上限で２回まで補助が、御代田町はということでございます。</w:t>
      </w:r>
    </w:p>
    <w:p w14:paraId="4CCEFB74" w14:textId="77777777" w:rsidR="00B46012" w:rsidRDefault="00B46012" w:rsidP="00B46012">
      <w:pPr>
        <w:pStyle w:val="af5"/>
        <w:ind w:left="217" w:hanging="217"/>
      </w:pPr>
      <w:r>
        <w:rPr>
          <w:rFonts w:hint="eastAsia"/>
        </w:rPr>
        <w:t xml:space="preserve">　　小海町調べましたところ、小海もやはり50歳以上の町民の方でございまして、どちらか１つということでございましたけれども、不活化ワクチンはお１人１回までで１万円上限、生のワクチンはやはり１人１回までで5,000円の上限ということで、このような形で補助をしております。</w:t>
      </w:r>
    </w:p>
    <w:p w14:paraId="3B917B9D" w14:textId="77777777" w:rsidR="00B46012" w:rsidRDefault="00B46012" w:rsidP="00B46012">
      <w:pPr>
        <w:pStyle w:val="af5"/>
        <w:ind w:left="217" w:hanging="217"/>
      </w:pPr>
      <w:r>
        <w:rPr>
          <w:rFonts w:hint="eastAsia"/>
        </w:rPr>
        <w:t xml:space="preserve">　　当町でも大変多くの方が罹患しておりまして、何度も繰り返す痛みや、社会的活動を虐げている要因となっております。</w:t>
      </w:r>
    </w:p>
    <w:p w14:paraId="57401425" w14:textId="77777777" w:rsidR="00B46012" w:rsidRDefault="00B46012" w:rsidP="00B46012">
      <w:pPr>
        <w:pStyle w:val="af5"/>
        <w:ind w:left="217" w:hanging="217"/>
      </w:pPr>
      <w:r>
        <w:rPr>
          <w:rFonts w:hint="eastAsia"/>
        </w:rPr>
        <w:t xml:space="preserve">　　住民の健康、医療費抑制のためにも、当該ワクチン接種に対する助成を行う考えはあるか、お聞きいたします。</w:t>
      </w:r>
    </w:p>
    <w:p w14:paraId="5051AEAD" w14:textId="77777777" w:rsidR="00B46012" w:rsidRDefault="00B46012" w:rsidP="00B46012">
      <w:pPr>
        <w:pStyle w:val="af5"/>
        <w:ind w:left="217" w:hanging="217"/>
      </w:pPr>
      <w:r>
        <w:rPr>
          <w:rFonts w:ascii="ＭＳ ゴシック" w:eastAsia="ＭＳ ゴシック" w:hAnsi="ＭＳ ゴシック" w:hint="eastAsia"/>
        </w:rPr>
        <w:t>○議長（遠山隆雄君）</w:t>
      </w:r>
      <w:r>
        <w:rPr>
          <w:rFonts w:hint="eastAsia"/>
        </w:rPr>
        <w:t xml:space="preserve">　答弁願います。</w:t>
      </w:r>
    </w:p>
    <w:p w14:paraId="68A6F784" w14:textId="77777777" w:rsidR="00B46012" w:rsidRDefault="00B46012" w:rsidP="00B46012">
      <w:pPr>
        <w:pStyle w:val="af5"/>
        <w:ind w:left="217" w:hanging="217"/>
      </w:pPr>
      <w:r>
        <w:rPr>
          <w:rFonts w:hint="eastAsia"/>
        </w:rPr>
        <w:t xml:space="preserve">　　</w:t>
      </w:r>
      <w:bookmarkStart w:id="1" w:name="_Hlk169096787"/>
      <w:r>
        <w:rPr>
          <w:rFonts w:hint="eastAsia"/>
        </w:rPr>
        <w:t>菊池保健福祉課長</w:t>
      </w:r>
      <w:bookmarkEnd w:id="1"/>
      <w:r>
        <w:rPr>
          <w:rFonts w:hint="eastAsia"/>
        </w:rPr>
        <w:t>。</w:t>
      </w:r>
    </w:p>
    <w:p w14:paraId="68726688" w14:textId="77777777" w:rsidR="00B46012" w:rsidRDefault="00B46012" w:rsidP="00B46012">
      <w:pPr>
        <w:pStyle w:val="af4"/>
        <w:ind w:leftChars="0" w:left="217" w:hanging="217"/>
      </w:pPr>
      <w:r>
        <w:rPr>
          <w:rFonts w:hint="eastAsia"/>
        </w:rPr>
        <w:t>〔保健福祉課長　菊池一成君登壇〕</w:t>
      </w:r>
    </w:p>
    <w:p w14:paraId="07D4589C" w14:textId="77777777" w:rsidR="00B46012" w:rsidRDefault="00B46012" w:rsidP="00B46012">
      <w:pPr>
        <w:pStyle w:val="af5"/>
        <w:ind w:left="217" w:hanging="217"/>
      </w:pPr>
      <w:r>
        <w:rPr>
          <w:rFonts w:ascii="ＭＳ ゴシック" w:eastAsia="ＭＳ ゴシック" w:hAnsi="ＭＳ ゴシック" w:hint="eastAsia"/>
        </w:rPr>
        <w:t>○保健福祉課長（菊池一成君）</w:t>
      </w:r>
      <w:r>
        <w:rPr>
          <w:rFonts w:hint="eastAsia"/>
        </w:rPr>
        <w:t xml:space="preserve">　お答えいたします。</w:t>
      </w:r>
    </w:p>
    <w:p w14:paraId="78580D0B" w14:textId="77777777" w:rsidR="00B46012" w:rsidRDefault="00B46012" w:rsidP="00B46012">
      <w:pPr>
        <w:pStyle w:val="af5"/>
        <w:ind w:left="217" w:hanging="217"/>
      </w:pPr>
      <w:r>
        <w:rPr>
          <w:rFonts w:hint="eastAsia"/>
        </w:rPr>
        <w:t xml:space="preserve">　　全国的に多くの自治体において、独自の接種費用の助成が行われていることは認識をしているところでございます。</w:t>
      </w:r>
    </w:p>
    <w:p w14:paraId="64F95DEC" w14:textId="77777777" w:rsidR="00B46012" w:rsidRDefault="00B46012" w:rsidP="00B46012">
      <w:pPr>
        <w:pStyle w:val="af5"/>
        <w:ind w:left="217" w:hanging="217"/>
        <w:rPr>
          <w:u w:val="double"/>
        </w:rPr>
      </w:pPr>
      <w:r>
        <w:rPr>
          <w:rFonts w:hint="eastAsia"/>
        </w:rPr>
        <w:t xml:space="preserve">　　帯状疱疹ワクチンにつきましては、優先度の高いウイルスの蔓延防止よりは、個人の重症化予防の効果が大きいと考えられること、また帯状疱疹が治療で改善を見込めることなどを考慮し、</w:t>
      </w:r>
      <w:r>
        <w:rPr>
          <w:rFonts w:hint="eastAsia"/>
          <w:u w:val="double"/>
        </w:rPr>
        <w:t>現段階では国の定期接種化に向けての検討状況、また長野県もしくは県内の他市町村の状況を注視し、引き続き検討してまいりたいと、そのように考えております。</w:t>
      </w:r>
    </w:p>
    <w:p w14:paraId="4D951B8C" w14:textId="77777777" w:rsidR="00B46012" w:rsidRDefault="00B46012" w:rsidP="00B46012">
      <w:pPr>
        <w:pStyle w:val="af5"/>
        <w:ind w:left="217" w:hanging="217"/>
      </w:pPr>
      <w:r>
        <w:rPr>
          <w:rFonts w:hint="eastAsia"/>
        </w:rPr>
        <w:t xml:space="preserve">　　以上でございます。</w:t>
      </w:r>
    </w:p>
    <w:p w14:paraId="6C4EAA84" w14:textId="77777777" w:rsidR="00B46012" w:rsidRDefault="00B46012" w:rsidP="00B46012">
      <w:pPr>
        <w:pStyle w:val="af5"/>
        <w:ind w:left="217" w:hanging="217"/>
      </w:pPr>
      <w:r>
        <w:rPr>
          <w:rFonts w:ascii="ＭＳ ゴシック" w:eastAsia="ＭＳ ゴシック" w:hAnsi="ＭＳ ゴシック" w:hint="eastAsia"/>
        </w:rPr>
        <w:t>○議長（遠山隆雄君）</w:t>
      </w:r>
      <w:r>
        <w:rPr>
          <w:rFonts w:hint="eastAsia"/>
        </w:rPr>
        <w:t xml:space="preserve">　答弁が終わりました。</w:t>
      </w:r>
    </w:p>
    <w:p w14:paraId="20F06FEF" w14:textId="77777777" w:rsidR="00B46012" w:rsidRDefault="00B46012" w:rsidP="00B46012">
      <w:pPr>
        <w:pStyle w:val="af5"/>
        <w:ind w:left="217" w:hanging="217"/>
      </w:pPr>
      <w:r>
        <w:rPr>
          <w:rFonts w:hint="eastAsia"/>
        </w:rPr>
        <w:t xml:space="preserve">　　12番、川島さゆり議員。</w:t>
      </w:r>
    </w:p>
    <w:p w14:paraId="4302DF8B" w14:textId="77777777" w:rsidR="00B46012" w:rsidRDefault="00B46012" w:rsidP="00B46012">
      <w:pPr>
        <w:pStyle w:val="af4"/>
        <w:ind w:leftChars="0" w:left="217" w:hanging="217"/>
      </w:pPr>
      <w:r>
        <w:rPr>
          <w:rFonts w:hint="eastAsia"/>
        </w:rPr>
        <w:lastRenderedPageBreak/>
        <w:t>〔１２番　川島さゆり君登壇〕</w:t>
      </w:r>
    </w:p>
    <w:p w14:paraId="6046A86B" w14:textId="77777777" w:rsidR="00B46012" w:rsidRDefault="00B46012" w:rsidP="00B46012">
      <w:pPr>
        <w:pStyle w:val="af5"/>
        <w:ind w:left="217" w:hanging="217"/>
      </w:pPr>
      <w:r>
        <w:rPr>
          <w:rFonts w:ascii="ＭＳ ゴシック" w:eastAsia="ＭＳ ゴシック" w:hAnsi="ＭＳ ゴシック" w:hint="eastAsia"/>
        </w:rPr>
        <w:t>○１２番（川島さゆり君）</w:t>
      </w:r>
      <w:r>
        <w:rPr>
          <w:rFonts w:hint="eastAsia"/>
        </w:rPr>
        <w:t xml:space="preserve">　定期接種化はまだされていませんので、おっしゃるとおりかなと思います。</w:t>
      </w:r>
    </w:p>
    <w:p w14:paraId="11B7F14F" w14:textId="77777777" w:rsidR="00B46012" w:rsidRDefault="00B46012" w:rsidP="00B46012">
      <w:pPr>
        <w:pStyle w:val="af5"/>
        <w:ind w:left="217" w:hanging="217"/>
      </w:pPr>
      <w:r>
        <w:rPr>
          <w:rFonts w:hint="eastAsia"/>
        </w:rPr>
        <w:t xml:space="preserve">　　再質問させていただきます。</w:t>
      </w:r>
    </w:p>
    <w:p w14:paraId="58B10E68" w14:textId="77777777" w:rsidR="00B46012" w:rsidRDefault="00B46012" w:rsidP="00B46012">
      <w:pPr>
        <w:pStyle w:val="af5"/>
        <w:ind w:left="217" w:hanging="217"/>
      </w:pPr>
      <w:r>
        <w:rPr>
          <w:rFonts w:hint="eastAsia"/>
        </w:rPr>
        <w:t xml:space="preserve">　　厚生労働省によりますと、60歳代以上の帯状疱疹の患者さんのうち3.4パーセントが入院をしております。また、合併症といたしまして、皮膚病変が治癒した後に疼痛、痛みを覚えますので、これ、帯状疱疹後神経痛と申しますけれども、この方、こういう患者さんが20パーセント程度発症しております。また、高齢になればなるほどリスクが高いということで、こういうデータが厚生省からも来ております。</w:t>
      </w:r>
    </w:p>
    <w:p w14:paraId="1B829A27" w14:textId="77777777" w:rsidR="00B46012" w:rsidRDefault="00B46012" w:rsidP="00B46012">
      <w:pPr>
        <w:pStyle w:val="af5"/>
        <w:ind w:left="217" w:hanging="217"/>
      </w:pPr>
      <w:r>
        <w:rPr>
          <w:rFonts w:hint="eastAsia"/>
        </w:rPr>
        <w:t xml:space="preserve">　　帯状疱疹ワクチン、おたふくもそうなんですけれども、国では定期接種、先ほど課長もおっしゃったとおり、まだ検討中、11月に審議、分科会というのかな、そこで審議しておりまして、あと間もなくかなという感じはしておりますけれども、現状、予防接種法に基づきまして、公費負担ではないということでございますので、ちょっと再度、もう一度、これご指摘したいんですが、当町として、方向性としては多分、定期接種化、国は考えてきていると思います。審議会の議事録見ましたけれども、間もなくかなと思うんですが、そういう意味合いでは、時限的に、そこまでの間で何とか帯状疱疹、たとえ1,000円でも2,000円でも補助、考えられないのかなということで、ちょっと粘って申し訳ないんですが、最後にお答えください。</w:t>
      </w:r>
    </w:p>
    <w:p w14:paraId="7C6092FF" w14:textId="77777777" w:rsidR="00B46012" w:rsidRDefault="00B46012" w:rsidP="00B46012">
      <w:pPr>
        <w:pStyle w:val="af5"/>
        <w:ind w:left="217" w:hanging="217"/>
      </w:pPr>
      <w:r>
        <w:rPr>
          <w:rFonts w:ascii="ＭＳ ゴシック" w:eastAsia="ＭＳ ゴシック" w:hAnsi="ＭＳ ゴシック" w:hint="eastAsia"/>
        </w:rPr>
        <w:t>○議長（遠山隆雄君）</w:t>
      </w:r>
      <w:r>
        <w:rPr>
          <w:rFonts w:hint="eastAsia"/>
        </w:rPr>
        <w:t xml:space="preserve">　答弁願います。</w:t>
      </w:r>
    </w:p>
    <w:p w14:paraId="1FF42FC2" w14:textId="77777777" w:rsidR="00B46012" w:rsidRDefault="00B46012" w:rsidP="00B46012">
      <w:pPr>
        <w:pStyle w:val="af5"/>
        <w:ind w:left="217" w:hanging="217"/>
      </w:pPr>
      <w:r>
        <w:rPr>
          <w:rFonts w:hint="eastAsia"/>
        </w:rPr>
        <w:t xml:space="preserve">　　菊池保健福祉課長。</w:t>
      </w:r>
    </w:p>
    <w:p w14:paraId="75D8E756" w14:textId="77777777" w:rsidR="00B46012" w:rsidRDefault="00B46012" w:rsidP="00B46012">
      <w:pPr>
        <w:pStyle w:val="af4"/>
        <w:ind w:leftChars="0" w:left="217" w:hanging="217"/>
      </w:pPr>
      <w:r>
        <w:rPr>
          <w:rFonts w:hint="eastAsia"/>
        </w:rPr>
        <w:t>〔保健福祉課長　菊池一成君登壇〕</w:t>
      </w:r>
    </w:p>
    <w:p w14:paraId="1D2FC17C" w14:textId="77777777" w:rsidR="00B46012" w:rsidRDefault="00B46012" w:rsidP="00B46012">
      <w:pPr>
        <w:pStyle w:val="af5"/>
        <w:ind w:left="217" w:hanging="217"/>
      </w:pPr>
      <w:r>
        <w:rPr>
          <w:rFonts w:ascii="ＭＳ ゴシック" w:eastAsia="ＭＳ ゴシック" w:hAnsi="ＭＳ ゴシック" w:hint="eastAsia"/>
        </w:rPr>
        <w:t>○保健福祉課長（菊池一成君）</w:t>
      </w:r>
      <w:r>
        <w:rPr>
          <w:rFonts w:hint="eastAsia"/>
        </w:rPr>
        <w:t xml:space="preserve">　お答えいたします。</w:t>
      </w:r>
    </w:p>
    <w:p w14:paraId="4C1E739C" w14:textId="77777777" w:rsidR="00B46012" w:rsidRDefault="00B46012" w:rsidP="00B46012">
      <w:pPr>
        <w:pStyle w:val="af5"/>
        <w:ind w:left="217" w:hanging="217"/>
        <w:rPr>
          <w:u w:val="double"/>
        </w:rPr>
      </w:pPr>
      <w:r>
        <w:rPr>
          <w:rFonts w:hint="eastAsia"/>
        </w:rPr>
        <w:t xml:space="preserve">　　町といたしましては、今議員おっしゃいましたとおり、</w:t>
      </w:r>
      <w:r>
        <w:rPr>
          <w:rFonts w:hint="eastAsia"/>
          <w:u w:val="double"/>
        </w:rPr>
        <w:t>国のほうが、恐らく定期接種化に向けて動いておりますので、それを待つような形で検討していきたいと、そのように考えております。</w:t>
      </w:r>
    </w:p>
    <w:p w14:paraId="4745FF0A" w14:textId="77777777" w:rsidR="00B46012" w:rsidRDefault="00B46012" w:rsidP="00B46012">
      <w:pPr>
        <w:pStyle w:val="af5"/>
        <w:ind w:left="217" w:hanging="217"/>
      </w:pPr>
      <w:r>
        <w:rPr>
          <w:rFonts w:hint="eastAsia"/>
        </w:rPr>
        <w:t xml:space="preserve">　　以上でございます。</w:t>
      </w:r>
    </w:p>
    <w:p w14:paraId="6355F487" w14:textId="77777777" w:rsidR="00B46012" w:rsidRDefault="00B46012" w:rsidP="00B46012">
      <w:pPr>
        <w:pStyle w:val="af5"/>
        <w:ind w:left="217" w:hanging="217"/>
      </w:pPr>
      <w:r>
        <w:rPr>
          <w:rFonts w:ascii="ＭＳ ゴシック" w:eastAsia="ＭＳ ゴシック" w:hAnsi="ＭＳ ゴシック" w:hint="eastAsia"/>
        </w:rPr>
        <w:t>○議長（遠山隆雄君）</w:t>
      </w:r>
      <w:r>
        <w:rPr>
          <w:rFonts w:hint="eastAsia"/>
        </w:rPr>
        <w:t xml:space="preserve">　答弁が終わりました。</w:t>
      </w:r>
    </w:p>
    <w:p w14:paraId="7392CD56" w14:textId="77777777" w:rsidR="00B46012" w:rsidRDefault="00B46012" w:rsidP="00B46012">
      <w:pPr>
        <w:pStyle w:val="af5"/>
        <w:ind w:left="217" w:hanging="217"/>
      </w:pPr>
      <w:r>
        <w:rPr>
          <w:rFonts w:hint="eastAsia"/>
        </w:rPr>
        <w:t xml:space="preserve">　　12番、川島さゆり議員。</w:t>
      </w:r>
    </w:p>
    <w:p w14:paraId="61DC4477" w14:textId="77777777" w:rsidR="00B46012" w:rsidRDefault="00B46012" w:rsidP="00B46012">
      <w:pPr>
        <w:pStyle w:val="af4"/>
        <w:ind w:leftChars="0" w:left="217" w:hanging="217"/>
      </w:pPr>
      <w:r>
        <w:rPr>
          <w:rFonts w:hint="eastAsia"/>
        </w:rPr>
        <w:t>〔１２番　川島さゆり君登壇〕</w:t>
      </w:r>
    </w:p>
    <w:p w14:paraId="5A3B7C8B" w14:textId="77777777" w:rsidR="00B46012" w:rsidRDefault="00B46012" w:rsidP="00B46012">
      <w:pPr>
        <w:pStyle w:val="af5"/>
        <w:ind w:left="217" w:hanging="217"/>
      </w:pPr>
      <w:r>
        <w:rPr>
          <w:rFonts w:ascii="ＭＳ ゴシック" w:eastAsia="ＭＳ ゴシック" w:hAnsi="ＭＳ ゴシック" w:hint="eastAsia"/>
        </w:rPr>
        <w:t>○１２番（川島さゆり君）</w:t>
      </w:r>
      <w:r>
        <w:rPr>
          <w:rFonts w:hint="eastAsia"/>
        </w:rPr>
        <w:t xml:space="preserve">　定期接種化、慎重にやっていくということでございますが、私が</w:t>
      </w:r>
      <w:r>
        <w:rPr>
          <w:rFonts w:hint="eastAsia"/>
        </w:rPr>
        <w:lastRenderedPageBreak/>
        <w:t>なぜ時限的にと言ったかというと、やはり、その間の方で、大変お高いワクチンでございますので、打てない方もいらっしゃる中で、痛みを伴いますので、その間の方を救っていただけないかというのが趣旨でございました。</w:t>
      </w:r>
    </w:p>
    <w:p w14:paraId="3725CF3E" w14:textId="77777777" w:rsidR="00B46012" w:rsidRDefault="00B46012" w:rsidP="00B46012">
      <w:pPr>
        <w:pStyle w:val="af5"/>
        <w:ind w:left="217" w:hanging="217"/>
      </w:pPr>
      <w:r>
        <w:rPr>
          <w:rFonts w:hint="eastAsia"/>
        </w:rPr>
        <w:t xml:space="preserve">　　この件は、本当に住民の方から要望が多いので、また違う機会で、どこかで質問させていただきたい、そのように思っております。</w:t>
      </w:r>
    </w:p>
    <w:p w14:paraId="408C42D5" w14:textId="77777777" w:rsidR="00B46012" w:rsidRDefault="00B46012" w:rsidP="00B46012">
      <w:pPr>
        <w:pStyle w:val="af5"/>
        <w:ind w:left="217" w:hanging="217"/>
      </w:pPr>
      <w:r>
        <w:rPr>
          <w:rFonts w:hint="eastAsia"/>
        </w:rPr>
        <w:t xml:space="preserve">　　それでは、（２）の質問に入らせていただきます。</w:t>
      </w:r>
    </w:p>
    <w:p w14:paraId="5FECBFE4" w14:textId="77777777" w:rsidR="00B46012" w:rsidRDefault="00B46012" w:rsidP="00B46012">
      <w:pPr>
        <w:pStyle w:val="af5"/>
        <w:ind w:left="217" w:hanging="217"/>
      </w:pPr>
      <w:r>
        <w:rPr>
          <w:rFonts w:hint="eastAsia"/>
        </w:rPr>
        <w:t xml:space="preserve">　　さて、新型コロナ感染症、５類になりまして１年がたちましたけれども、今年３月の予算決算常任委員会におきまして、私のほうから、今後における新型コロナウイルス感染症のワクチン接種への助成を質問したところ、高齢者のみ行うという答弁をいただきました。今定例会、補正が出ているようでございますが、まず、なぜ子どもさんへの助成を行わないのか、その理由をお聞かせください。</w:t>
      </w:r>
    </w:p>
    <w:p w14:paraId="188A77DB" w14:textId="77777777" w:rsidR="00B46012" w:rsidRDefault="00B46012" w:rsidP="00B46012">
      <w:pPr>
        <w:pStyle w:val="af5"/>
        <w:ind w:left="217" w:hanging="217"/>
      </w:pPr>
      <w:r>
        <w:rPr>
          <w:rFonts w:ascii="ＭＳ ゴシック" w:eastAsia="ＭＳ ゴシック" w:hAnsi="ＭＳ ゴシック" w:hint="eastAsia"/>
        </w:rPr>
        <w:t>○議長（遠山隆雄君）</w:t>
      </w:r>
      <w:r>
        <w:rPr>
          <w:rFonts w:hint="eastAsia"/>
        </w:rPr>
        <w:t xml:space="preserve">　答弁願います。</w:t>
      </w:r>
    </w:p>
    <w:p w14:paraId="1324C0DD" w14:textId="77777777" w:rsidR="00B46012" w:rsidRDefault="00B46012" w:rsidP="00B46012">
      <w:pPr>
        <w:pStyle w:val="af5"/>
        <w:ind w:left="217" w:hanging="217"/>
      </w:pPr>
      <w:r>
        <w:rPr>
          <w:rFonts w:hint="eastAsia"/>
        </w:rPr>
        <w:t xml:space="preserve">　　菊池保健福祉課長。</w:t>
      </w:r>
    </w:p>
    <w:p w14:paraId="04078986" w14:textId="77777777" w:rsidR="00B46012" w:rsidRDefault="00B46012" w:rsidP="00B46012">
      <w:pPr>
        <w:pStyle w:val="af4"/>
        <w:ind w:leftChars="0" w:left="217" w:hanging="217"/>
      </w:pPr>
      <w:r>
        <w:rPr>
          <w:rFonts w:hint="eastAsia"/>
        </w:rPr>
        <w:t>〔保健福祉課長　菊池一成君登壇〕</w:t>
      </w:r>
    </w:p>
    <w:p w14:paraId="303385BD" w14:textId="77777777" w:rsidR="00B46012" w:rsidRDefault="00B46012" w:rsidP="00B46012">
      <w:pPr>
        <w:pStyle w:val="af5"/>
        <w:ind w:left="217" w:hanging="217"/>
      </w:pPr>
      <w:r>
        <w:rPr>
          <w:rFonts w:ascii="ＭＳ ゴシック" w:eastAsia="ＭＳ ゴシック" w:hAnsi="ＭＳ ゴシック" w:hint="eastAsia"/>
        </w:rPr>
        <w:t>○保健福祉課長（菊池一成君）</w:t>
      </w:r>
      <w:r>
        <w:rPr>
          <w:rFonts w:hint="eastAsia"/>
        </w:rPr>
        <w:t xml:space="preserve">　お答えいたします。</w:t>
      </w:r>
    </w:p>
    <w:p w14:paraId="439E7602" w14:textId="77777777" w:rsidR="00B46012" w:rsidRDefault="00B46012" w:rsidP="00B46012">
      <w:pPr>
        <w:pStyle w:val="af5"/>
        <w:ind w:left="217" w:hanging="217"/>
      </w:pPr>
      <w:r>
        <w:rPr>
          <w:rFonts w:hint="eastAsia"/>
        </w:rPr>
        <w:t xml:space="preserve">　　子どもの新型コロナワクチン予防接種は、令和６年度以降、予防接種法上任意接種となっておりますが、ワクチンの種類、接種回数、接種費用等の詳細につきましては明確にされておりません。</w:t>
      </w:r>
    </w:p>
    <w:p w14:paraId="3121F61B" w14:textId="77777777" w:rsidR="00B46012" w:rsidRDefault="00B46012" w:rsidP="00B46012">
      <w:pPr>
        <w:pStyle w:val="af5"/>
        <w:ind w:left="217" w:hanging="217"/>
      </w:pPr>
      <w:r>
        <w:rPr>
          <w:rFonts w:hint="eastAsia"/>
        </w:rPr>
        <w:t xml:space="preserve">　　一方、</w:t>
      </w:r>
      <w:r>
        <w:rPr>
          <w:rFonts w:hint="eastAsia"/>
          <w:u w:val="double"/>
        </w:rPr>
        <w:t>65歳以上の高齢者等につきましては、定期接種と</w:t>
      </w:r>
      <w:r>
        <w:rPr>
          <w:rFonts w:hint="eastAsia"/>
        </w:rPr>
        <w:t>されております。</w:t>
      </w:r>
    </w:p>
    <w:p w14:paraId="7EEB394E" w14:textId="77777777" w:rsidR="00B46012" w:rsidRDefault="00B46012" w:rsidP="00B46012">
      <w:pPr>
        <w:pStyle w:val="af5"/>
        <w:ind w:left="217" w:hanging="217"/>
      </w:pPr>
      <w:r>
        <w:rPr>
          <w:rFonts w:hint="eastAsia"/>
        </w:rPr>
        <w:t xml:space="preserve">　　また、任意接種の助成を行う際、重症化予防や重度の後遺症が懸念されることを判断材料の１つとしておりますが、こちらも情報収集の段階でございます。</w:t>
      </w:r>
    </w:p>
    <w:p w14:paraId="21025AD3" w14:textId="77777777" w:rsidR="00B46012" w:rsidRDefault="00B46012" w:rsidP="00B46012">
      <w:pPr>
        <w:pStyle w:val="af5"/>
        <w:ind w:left="217" w:hanging="217"/>
      </w:pPr>
      <w:r>
        <w:rPr>
          <w:rFonts w:hint="eastAsia"/>
        </w:rPr>
        <w:t xml:space="preserve">　　このような状況の中、現段階で、町において助成を行うまでの判断材料が不足していると認識をしております。</w:t>
      </w:r>
    </w:p>
    <w:p w14:paraId="7263234C" w14:textId="77777777" w:rsidR="00B46012" w:rsidRDefault="00B46012" w:rsidP="00B46012">
      <w:pPr>
        <w:pStyle w:val="af5"/>
        <w:ind w:left="217" w:hanging="217"/>
        <w:rPr>
          <w:u w:val="double"/>
        </w:rPr>
      </w:pPr>
      <w:r>
        <w:rPr>
          <w:rFonts w:hint="eastAsia"/>
        </w:rPr>
        <w:t xml:space="preserve">　　令和２年から続きました新型コロナウイルス感染症によるパンデミック状況などを踏まえまして、</w:t>
      </w:r>
      <w:r>
        <w:rPr>
          <w:rFonts w:hint="eastAsia"/>
          <w:u w:val="double"/>
        </w:rPr>
        <w:t>国や関係機関の動向及び県の対応状況を注視しつつ、感染症予防や重症化予防だけではなく、経済的支援の視点も加味しながら検討してまいりたいと、そのように考えております。</w:t>
      </w:r>
    </w:p>
    <w:p w14:paraId="604E01DC" w14:textId="77777777" w:rsidR="00B46012" w:rsidRDefault="00B46012" w:rsidP="00B46012">
      <w:pPr>
        <w:pStyle w:val="af5"/>
        <w:ind w:left="217" w:hanging="217"/>
      </w:pPr>
      <w:r>
        <w:rPr>
          <w:rFonts w:hint="eastAsia"/>
        </w:rPr>
        <w:t xml:space="preserve">　　以上でございます。</w:t>
      </w:r>
    </w:p>
    <w:p w14:paraId="2BAA3A74" w14:textId="77777777" w:rsidR="00B46012" w:rsidRDefault="00B46012" w:rsidP="00B46012">
      <w:pPr>
        <w:pStyle w:val="af5"/>
        <w:ind w:left="217" w:hanging="217"/>
      </w:pPr>
      <w:r>
        <w:rPr>
          <w:rFonts w:ascii="ＭＳ ゴシック" w:eastAsia="ＭＳ ゴシック" w:hAnsi="ＭＳ ゴシック" w:hint="eastAsia"/>
        </w:rPr>
        <w:t>○議長（遠山隆雄君）</w:t>
      </w:r>
      <w:r>
        <w:rPr>
          <w:rFonts w:hint="eastAsia"/>
        </w:rPr>
        <w:t xml:space="preserve">　答弁が終わりました。</w:t>
      </w:r>
    </w:p>
    <w:p w14:paraId="3C912C56" w14:textId="77777777" w:rsidR="00B46012" w:rsidRDefault="00B46012" w:rsidP="00B46012">
      <w:pPr>
        <w:pStyle w:val="af5"/>
        <w:ind w:left="217" w:hanging="217"/>
      </w:pPr>
      <w:r>
        <w:rPr>
          <w:rFonts w:hint="eastAsia"/>
        </w:rPr>
        <w:t xml:space="preserve">　　12番、川島さゆり議員。</w:t>
      </w:r>
    </w:p>
    <w:p w14:paraId="285EC1ED" w14:textId="77777777" w:rsidR="00B46012" w:rsidRDefault="00B46012" w:rsidP="00B46012">
      <w:pPr>
        <w:pStyle w:val="af4"/>
        <w:ind w:leftChars="0" w:left="217" w:hanging="217"/>
      </w:pPr>
      <w:r>
        <w:rPr>
          <w:rFonts w:hint="eastAsia"/>
        </w:rPr>
        <w:lastRenderedPageBreak/>
        <w:t>〔１２番　川島さゆり君登壇〕</w:t>
      </w:r>
    </w:p>
    <w:p w14:paraId="56425D0A" w14:textId="77777777" w:rsidR="00B46012" w:rsidRDefault="00B46012" w:rsidP="00B46012">
      <w:pPr>
        <w:pStyle w:val="af5"/>
        <w:ind w:left="217" w:hanging="217"/>
      </w:pPr>
      <w:r>
        <w:rPr>
          <w:rFonts w:ascii="ＭＳ ゴシック" w:eastAsia="ＭＳ ゴシック" w:hAnsi="ＭＳ ゴシック" w:hint="eastAsia"/>
        </w:rPr>
        <w:t>○１２番（川島さゆり君）</w:t>
      </w:r>
      <w:r>
        <w:rPr>
          <w:rFonts w:hint="eastAsia"/>
        </w:rPr>
        <w:t xml:space="preserve">　なるほど、定期接種化が65歳以上ということで分かりましたけれども、再質問させていただきます。</w:t>
      </w:r>
    </w:p>
    <w:p w14:paraId="4AF82E76" w14:textId="77777777" w:rsidR="00B46012" w:rsidRDefault="00B46012" w:rsidP="00B46012">
      <w:pPr>
        <w:pStyle w:val="af5"/>
        <w:ind w:left="217" w:hanging="217"/>
      </w:pPr>
      <w:r>
        <w:rPr>
          <w:rFonts w:hint="eastAsia"/>
        </w:rPr>
        <w:t xml:space="preserve">　　インフルエンザとコロナ、皆さんご存じのとおり、感染症、インフルエンザとコロナ感染症ということですけれども、流行する時期も似ておりますし、症状も類似しているんですね。区別がつかないことから、ワクチン接種、大変大事になると思います。</w:t>
      </w:r>
    </w:p>
    <w:p w14:paraId="2E1B38F0" w14:textId="77777777" w:rsidR="00B46012" w:rsidRDefault="00B46012" w:rsidP="00B46012">
      <w:pPr>
        <w:pStyle w:val="af5"/>
        <w:ind w:left="217" w:hanging="217"/>
      </w:pPr>
      <w:r>
        <w:rPr>
          <w:rFonts w:hint="eastAsia"/>
        </w:rPr>
        <w:t xml:space="preserve">　　助成を行わなければ、接種費用、任意接種でございます。先ほどおっしゃった任意なので、調べましたら、あれ１万7,000円もするんですね、すごい高額なのを、私たちは国の負担でやらせていただいていたということでございますけれども、５類になったから、もう接種しなくていいという方が、周りにも実際いらっしゃいます。</w:t>
      </w:r>
    </w:p>
    <w:p w14:paraId="65642162" w14:textId="77777777" w:rsidR="00B46012" w:rsidRDefault="00B46012" w:rsidP="00B46012">
      <w:pPr>
        <w:pStyle w:val="af5"/>
        <w:ind w:left="217" w:hanging="217"/>
      </w:pPr>
      <w:r>
        <w:rPr>
          <w:rFonts w:hint="eastAsia"/>
        </w:rPr>
        <w:t xml:space="preserve">　　その一方で、せきが止まらない、だるい等、コロナ感染でいまだ後遺症に苦しんでいる方も、私の周りにもおられます。</w:t>
      </w:r>
    </w:p>
    <w:p w14:paraId="4D619068" w14:textId="77777777" w:rsidR="00B46012" w:rsidRDefault="00B46012" w:rsidP="00B46012">
      <w:pPr>
        <w:pStyle w:val="af5"/>
        <w:ind w:left="217" w:hanging="217"/>
      </w:pPr>
      <w:r>
        <w:rPr>
          <w:rFonts w:hint="eastAsia"/>
        </w:rPr>
        <w:t xml:space="preserve">　　注意喚起が必要ですし、今後も感染対策は油断なくやっていくべきだと思いますが、助成とこの感染対策、両方含めていかがでしょうか。</w:t>
      </w:r>
    </w:p>
    <w:p w14:paraId="32EDBD86" w14:textId="77777777" w:rsidR="00B46012" w:rsidRDefault="00B46012" w:rsidP="00B46012">
      <w:pPr>
        <w:pStyle w:val="af5"/>
        <w:ind w:left="217" w:hanging="217"/>
      </w:pPr>
      <w:r>
        <w:rPr>
          <w:rFonts w:ascii="ＭＳ ゴシック" w:eastAsia="ＭＳ ゴシック" w:hAnsi="ＭＳ ゴシック" w:hint="eastAsia"/>
        </w:rPr>
        <w:t>○議長（遠山隆雄君）</w:t>
      </w:r>
      <w:r>
        <w:rPr>
          <w:rFonts w:hint="eastAsia"/>
        </w:rPr>
        <w:t xml:space="preserve">　答弁願います。</w:t>
      </w:r>
    </w:p>
    <w:p w14:paraId="658C8C0D" w14:textId="77777777" w:rsidR="00B46012" w:rsidRDefault="00B46012" w:rsidP="00B46012">
      <w:pPr>
        <w:pStyle w:val="af5"/>
        <w:ind w:left="217" w:hanging="217"/>
      </w:pPr>
      <w:r>
        <w:rPr>
          <w:rFonts w:hint="eastAsia"/>
        </w:rPr>
        <w:t xml:space="preserve">　　菊池保健福祉課長。</w:t>
      </w:r>
    </w:p>
    <w:p w14:paraId="5BE5CEC6" w14:textId="77777777" w:rsidR="00B46012" w:rsidRDefault="00B46012" w:rsidP="00B46012">
      <w:pPr>
        <w:pStyle w:val="af4"/>
        <w:ind w:leftChars="0" w:left="217" w:hanging="217"/>
      </w:pPr>
      <w:r>
        <w:rPr>
          <w:rFonts w:hint="eastAsia"/>
        </w:rPr>
        <w:t>〔保健福祉課長　菊池一成君登壇〕</w:t>
      </w:r>
    </w:p>
    <w:p w14:paraId="1A3A6C08" w14:textId="77777777" w:rsidR="00B46012" w:rsidRDefault="00B46012" w:rsidP="00B46012">
      <w:pPr>
        <w:pStyle w:val="af5"/>
        <w:ind w:left="217" w:hanging="217"/>
      </w:pPr>
      <w:r>
        <w:rPr>
          <w:rFonts w:ascii="ＭＳ ゴシック" w:eastAsia="ＭＳ ゴシック" w:hAnsi="ＭＳ ゴシック" w:hint="eastAsia"/>
        </w:rPr>
        <w:t>○保健福祉課長（菊池一成君）</w:t>
      </w:r>
      <w:r>
        <w:rPr>
          <w:rFonts w:hint="eastAsia"/>
        </w:rPr>
        <w:t xml:space="preserve">　お答えいたします。</w:t>
      </w:r>
    </w:p>
    <w:p w14:paraId="4E4F2A2D" w14:textId="77777777" w:rsidR="00B46012" w:rsidRDefault="00B46012" w:rsidP="00B46012">
      <w:pPr>
        <w:pStyle w:val="af5"/>
        <w:ind w:left="217" w:hanging="217"/>
      </w:pPr>
      <w:r>
        <w:rPr>
          <w:rFonts w:hint="eastAsia"/>
        </w:rPr>
        <w:t xml:space="preserve">　　まずは、65歳以上の方以外のワクチン接種につきましては、やはり先ほど申し上げましたとおり、任意接種ということでございます。そこでインフルエンザと同様、各個々の予防、個人個人の予防に委ねたいと、そのように考えております。</w:t>
      </w:r>
    </w:p>
    <w:p w14:paraId="4E11CDD3" w14:textId="77777777" w:rsidR="00B46012" w:rsidRDefault="00B46012" w:rsidP="00B46012">
      <w:pPr>
        <w:pStyle w:val="af5"/>
        <w:ind w:left="217" w:hanging="217"/>
      </w:pPr>
      <w:r>
        <w:rPr>
          <w:rFonts w:hint="eastAsia"/>
        </w:rPr>
        <w:t xml:space="preserve">　　以上でございます。</w:t>
      </w:r>
    </w:p>
    <w:p w14:paraId="1C11EA73" w14:textId="77777777" w:rsidR="00B46012" w:rsidRDefault="00B46012" w:rsidP="00B46012">
      <w:pPr>
        <w:pStyle w:val="af5"/>
        <w:ind w:left="217" w:hanging="217"/>
      </w:pPr>
      <w:r>
        <w:rPr>
          <w:rFonts w:ascii="ＭＳ ゴシック" w:eastAsia="ＭＳ ゴシック" w:hAnsi="ＭＳ ゴシック" w:hint="eastAsia"/>
        </w:rPr>
        <w:t>○議長（遠山隆雄君）</w:t>
      </w:r>
      <w:r>
        <w:rPr>
          <w:rFonts w:hint="eastAsia"/>
        </w:rPr>
        <w:t xml:space="preserve">　答弁が終わりました。</w:t>
      </w:r>
    </w:p>
    <w:p w14:paraId="765C0C99" w14:textId="77777777" w:rsidR="00B46012" w:rsidRDefault="00B46012" w:rsidP="00B46012">
      <w:pPr>
        <w:pStyle w:val="af5"/>
        <w:ind w:left="217" w:hanging="217"/>
      </w:pPr>
      <w:r>
        <w:rPr>
          <w:rFonts w:hint="eastAsia"/>
        </w:rPr>
        <w:t xml:space="preserve">　　12番、川島さゆり議員。</w:t>
      </w:r>
    </w:p>
    <w:p w14:paraId="445C4D15" w14:textId="77777777" w:rsidR="00B46012" w:rsidRDefault="00B46012" w:rsidP="00B46012">
      <w:pPr>
        <w:pStyle w:val="af4"/>
        <w:ind w:leftChars="0" w:left="217" w:hanging="217"/>
      </w:pPr>
      <w:r>
        <w:rPr>
          <w:rFonts w:hint="eastAsia"/>
        </w:rPr>
        <w:t>〔１２番　川島さゆり君登壇〕</w:t>
      </w:r>
    </w:p>
    <w:p w14:paraId="2405F014" w14:textId="77777777" w:rsidR="00B46012" w:rsidRDefault="00B46012" w:rsidP="00B46012">
      <w:pPr>
        <w:pStyle w:val="af5"/>
        <w:ind w:left="217" w:hanging="217"/>
      </w:pPr>
      <w:r>
        <w:rPr>
          <w:rFonts w:ascii="ＭＳ ゴシック" w:eastAsia="ＭＳ ゴシック" w:hAnsi="ＭＳ ゴシック" w:hint="eastAsia"/>
        </w:rPr>
        <w:t>○１２番（川島さゆり君）</w:t>
      </w:r>
      <w:r>
        <w:rPr>
          <w:rFonts w:hint="eastAsia"/>
        </w:rPr>
        <w:t xml:space="preserve">　ワクチンの関係は分かったんですが、感染対策、要するに私がお伝えしたいのは、いまだかつて、いろいろコロナの、今少し収束してきているんですけれども、やはりうがいとか手洗いとか消毒の関係、この辺を町がどのように考えているのかということをお知らせください。</w:t>
      </w:r>
    </w:p>
    <w:p w14:paraId="12D7F3C1" w14:textId="77777777" w:rsidR="00B46012" w:rsidRDefault="00B46012" w:rsidP="00B46012">
      <w:pPr>
        <w:pStyle w:val="af5"/>
        <w:ind w:left="217" w:hanging="217"/>
      </w:pPr>
      <w:r>
        <w:rPr>
          <w:rFonts w:ascii="ＭＳ ゴシック" w:eastAsia="ＭＳ ゴシック" w:hAnsi="ＭＳ ゴシック" w:hint="eastAsia"/>
        </w:rPr>
        <w:t>○議長（遠山隆雄君）</w:t>
      </w:r>
      <w:r>
        <w:rPr>
          <w:rFonts w:hint="eastAsia"/>
        </w:rPr>
        <w:t xml:space="preserve">　答弁願います。</w:t>
      </w:r>
    </w:p>
    <w:p w14:paraId="01AEE758" w14:textId="77777777" w:rsidR="00B46012" w:rsidRDefault="00B46012" w:rsidP="00B46012">
      <w:pPr>
        <w:pStyle w:val="af5"/>
        <w:ind w:left="217" w:hanging="217"/>
      </w:pPr>
      <w:r>
        <w:rPr>
          <w:rFonts w:hint="eastAsia"/>
        </w:rPr>
        <w:lastRenderedPageBreak/>
        <w:t xml:space="preserve">　　菊池保健福祉課長。</w:t>
      </w:r>
    </w:p>
    <w:p w14:paraId="2DEDBF3C" w14:textId="77777777" w:rsidR="00B46012" w:rsidRDefault="00B46012" w:rsidP="00B46012">
      <w:pPr>
        <w:pStyle w:val="af4"/>
        <w:ind w:leftChars="0" w:left="217" w:hanging="217"/>
      </w:pPr>
      <w:r>
        <w:rPr>
          <w:rFonts w:hint="eastAsia"/>
        </w:rPr>
        <w:t>〔保健福祉課長　菊池一成君登壇〕</w:t>
      </w:r>
    </w:p>
    <w:p w14:paraId="14CE3758" w14:textId="77777777" w:rsidR="00B46012" w:rsidRDefault="00B46012" w:rsidP="00B46012">
      <w:pPr>
        <w:pStyle w:val="af5"/>
        <w:ind w:left="217" w:hanging="217"/>
      </w:pPr>
      <w:r>
        <w:rPr>
          <w:rFonts w:ascii="ＭＳ ゴシック" w:eastAsia="ＭＳ ゴシック" w:hAnsi="ＭＳ ゴシック" w:hint="eastAsia"/>
        </w:rPr>
        <w:t>○保健福祉課長（菊池一成君）</w:t>
      </w:r>
      <w:r>
        <w:rPr>
          <w:rFonts w:hint="eastAsia"/>
        </w:rPr>
        <w:t xml:space="preserve">　お答えいたします。</w:t>
      </w:r>
    </w:p>
    <w:p w14:paraId="462DED94" w14:textId="77777777" w:rsidR="00B46012" w:rsidRDefault="00B46012" w:rsidP="00B46012">
      <w:pPr>
        <w:pStyle w:val="af5"/>
        <w:ind w:left="217" w:hanging="217"/>
      </w:pPr>
      <w:r>
        <w:rPr>
          <w:rFonts w:hint="eastAsia"/>
        </w:rPr>
        <w:t xml:space="preserve">　　予防に対しましては、ホームページ等で周知するような形で、そこら辺、啓発のほうをしてまいりたいと、そのように考えております。</w:t>
      </w:r>
    </w:p>
    <w:p w14:paraId="6B0032F6" w14:textId="77777777" w:rsidR="00B46012" w:rsidRDefault="00B46012" w:rsidP="00B46012">
      <w:pPr>
        <w:pStyle w:val="af5"/>
        <w:ind w:left="217" w:hanging="217"/>
      </w:pPr>
      <w:r>
        <w:rPr>
          <w:rFonts w:hint="eastAsia"/>
        </w:rPr>
        <w:t xml:space="preserve">　　以上でございます。</w:t>
      </w:r>
    </w:p>
    <w:p w14:paraId="01AFEC4D" w14:textId="77777777" w:rsidR="00B46012" w:rsidRDefault="00B46012" w:rsidP="00B46012">
      <w:pPr>
        <w:pStyle w:val="af5"/>
        <w:ind w:left="217" w:hanging="217"/>
      </w:pPr>
      <w:r>
        <w:rPr>
          <w:rFonts w:ascii="ＭＳ ゴシック" w:eastAsia="ＭＳ ゴシック" w:hAnsi="ＭＳ ゴシック" w:hint="eastAsia"/>
        </w:rPr>
        <w:t>○議長（遠山隆雄君）</w:t>
      </w:r>
      <w:r>
        <w:rPr>
          <w:rFonts w:hint="eastAsia"/>
        </w:rPr>
        <w:t xml:space="preserve">　答弁が終わりました。</w:t>
      </w:r>
    </w:p>
    <w:p w14:paraId="5508ECDC" w14:textId="77777777" w:rsidR="00B46012" w:rsidRDefault="00B46012" w:rsidP="00B46012">
      <w:pPr>
        <w:pStyle w:val="af5"/>
        <w:ind w:left="217" w:hanging="217"/>
      </w:pPr>
      <w:r>
        <w:rPr>
          <w:rFonts w:hint="eastAsia"/>
        </w:rPr>
        <w:t xml:space="preserve">　　12番、川島さゆり議員。</w:t>
      </w:r>
    </w:p>
    <w:p w14:paraId="5273982D" w14:textId="77777777" w:rsidR="00B46012" w:rsidRDefault="00B46012" w:rsidP="00B46012">
      <w:pPr>
        <w:pStyle w:val="af4"/>
        <w:ind w:leftChars="0" w:left="217" w:hanging="217"/>
      </w:pPr>
      <w:r>
        <w:rPr>
          <w:rFonts w:hint="eastAsia"/>
        </w:rPr>
        <w:t>〔１２番　川島さゆり君登壇〕</w:t>
      </w:r>
    </w:p>
    <w:p w14:paraId="37A1E88A" w14:textId="77777777" w:rsidR="00B46012" w:rsidRDefault="00B46012" w:rsidP="00B46012">
      <w:pPr>
        <w:pStyle w:val="af5"/>
        <w:ind w:left="217" w:hanging="217"/>
      </w:pPr>
      <w:r>
        <w:rPr>
          <w:rFonts w:ascii="ＭＳ ゴシック" w:eastAsia="ＭＳ ゴシック" w:hAnsi="ＭＳ ゴシック" w:hint="eastAsia"/>
        </w:rPr>
        <w:t>○１２番（川島さゆり君）</w:t>
      </w:r>
      <w:r>
        <w:rPr>
          <w:rFonts w:hint="eastAsia"/>
        </w:rPr>
        <w:t xml:space="preserve">　啓発はホームページ等ということなんで、あらゆるものを使ってやっていただけるのかなと思いました。分かりました。</w:t>
      </w:r>
    </w:p>
    <w:p w14:paraId="5962C914" w14:textId="77777777" w:rsidR="00B46012" w:rsidRDefault="00B46012" w:rsidP="00B46012">
      <w:pPr>
        <w:pStyle w:val="af5"/>
        <w:ind w:left="217" w:hanging="217"/>
      </w:pPr>
      <w:r>
        <w:rPr>
          <w:rFonts w:hint="eastAsia"/>
        </w:rPr>
        <w:t xml:space="preserve">　　それでは、（３）に入ります。</w:t>
      </w:r>
    </w:p>
    <w:p w14:paraId="3DC8E107" w14:textId="77777777" w:rsidR="00B46012" w:rsidRDefault="00B46012" w:rsidP="00B46012">
      <w:pPr>
        <w:pStyle w:val="af5"/>
        <w:ind w:left="217" w:hanging="217"/>
      </w:pPr>
      <w:r>
        <w:rPr>
          <w:rFonts w:hint="eastAsia"/>
        </w:rPr>
        <w:t xml:space="preserve">　　そこで、今度、インフルエンザ感染症ということでございます。</w:t>
      </w:r>
    </w:p>
    <w:p w14:paraId="5E6D9E6F" w14:textId="77777777" w:rsidR="00B46012" w:rsidRDefault="00B46012" w:rsidP="00B46012">
      <w:pPr>
        <w:pStyle w:val="af5"/>
        <w:ind w:left="217" w:hanging="217"/>
      </w:pPr>
      <w:r>
        <w:rPr>
          <w:rFonts w:hint="eastAsia"/>
        </w:rPr>
        <w:t xml:space="preserve">　　流行の程度とピークの時期はその年によって異なりますけれども、インフルエンザの発生、皆さんご存じかと思いますけれども、毎年11月下旬から12月上旬頃に始まりまして、翌年の１月から３月、患者数が増加して、今年もそうだったかなと思います。４月、５月にかけて徐々に減少していくパターンになりまして、また夏季に、夏ちょっとまた発生するという感じのパターンが多いかなと思います。</w:t>
      </w:r>
    </w:p>
    <w:p w14:paraId="2E6400CF" w14:textId="77777777" w:rsidR="00B46012" w:rsidRDefault="00B46012" w:rsidP="00B46012">
      <w:pPr>
        <w:pStyle w:val="af5"/>
        <w:ind w:left="217" w:hanging="217"/>
      </w:pPr>
      <w:r>
        <w:rPr>
          <w:rFonts w:hint="eastAsia"/>
        </w:rPr>
        <w:t xml:space="preserve">　　子どもさんがインフルエンザに罹患した際の重症化を防ぐために、毎年のワクチン接種、必要であると考えますが、子育て世代にとって接種費用が大変大きな経済的負担となっております。少し説明をさせていただきます。</w:t>
      </w:r>
    </w:p>
    <w:p w14:paraId="4D7FE209" w14:textId="77777777" w:rsidR="00B46012" w:rsidRDefault="00B46012" w:rsidP="00B46012">
      <w:pPr>
        <w:pStyle w:val="af5"/>
        <w:ind w:left="217" w:hanging="217"/>
      </w:pPr>
      <w:r>
        <w:rPr>
          <w:rFonts w:hint="eastAsia"/>
        </w:rPr>
        <w:t xml:space="preserve">　　インフルエンザワクチンの料金でございますが、医療機関によって異なるということでございますが、一般的に3,000円から5,000円という費用がかかっております。毎年同じ医療機関でワクチンを打っていても、料金が変わることもございますので、この金額でできるとは限りません。</w:t>
      </w:r>
    </w:p>
    <w:p w14:paraId="3E0F4F22" w14:textId="77777777" w:rsidR="00B46012" w:rsidRDefault="00B46012" w:rsidP="00B46012">
      <w:pPr>
        <w:pStyle w:val="af5"/>
        <w:ind w:left="217" w:hanging="217"/>
      </w:pPr>
      <w:r>
        <w:rPr>
          <w:rFonts w:hint="eastAsia"/>
        </w:rPr>
        <w:t xml:space="preserve">　　厚生労働省のホームページ、ご覧になっていただければ分かりますけれども、13歳以上の方は１回でもよしということですが、13歳未満のお子さんに関しては２回の接種の推奨がされております。また、ほとんどの家庭では２回接種をされているんではないかなと推測されますけれども、そのため、２回で、先ほどの金額を用いますと6,000円から１万円ほど費用がかかります。毎年打つ子どもさんが多いですので、特に多子世帯、ここでは３人といたしま</w:t>
      </w:r>
      <w:r>
        <w:rPr>
          <w:rFonts w:hint="eastAsia"/>
        </w:rPr>
        <w:lastRenderedPageBreak/>
        <w:t>しょう。３人だとすると、１万円ですから、お１人、３万円がこれが毎年かかるということで、そのくらいならという方もいらっしゃるかもしれませんけれども、子育て世帯の皆さん、大変、仕事のことも大変で、いろんな出ていくものも大変な中、この金額は経済的ご負担になっていると思います。</w:t>
      </w:r>
    </w:p>
    <w:p w14:paraId="6C5B9959" w14:textId="77777777" w:rsidR="00B46012" w:rsidRDefault="00B46012" w:rsidP="00B46012">
      <w:pPr>
        <w:pStyle w:val="af5"/>
        <w:ind w:left="217" w:hanging="217"/>
      </w:pPr>
      <w:r>
        <w:rPr>
          <w:rFonts w:hint="eastAsia"/>
        </w:rPr>
        <w:t xml:space="preserve">　　現在、学校保健安全法では、発症した後５日を経過し、かつ解熱した後２日、幼児にあっては３日を経過するまで、この出席停止期間とされておりますけれども、要するに、接種をしなければ重症化しますので、保育園や学校を休まなければならない。そうしますと、共働きの保護者にとっても、仕事を休まなければならないということで、大変ご負担でございます。</w:t>
      </w:r>
    </w:p>
    <w:p w14:paraId="1116EEE9" w14:textId="77777777" w:rsidR="00B46012" w:rsidRDefault="00B46012" w:rsidP="00B46012">
      <w:pPr>
        <w:pStyle w:val="af5"/>
        <w:ind w:left="217" w:hanging="217"/>
      </w:pPr>
      <w:r>
        <w:rPr>
          <w:rFonts w:hint="eastAsia"/>
        </w:rPr>
        <w:t xml:space="preserve">　　よく、子育て世帯の皆さんから声が出ているんですけれども、高齢者は肺炎球菌ワクチン、インフルエンザワクチン助成があるのに、当町はなぜ子育て世帯にできないのかという疑問をお聞きいたします。</w:t>
      </w:r>
    </w:p>
    <w:p w14:paraId="37D8129F" w14:textId="77777777" w:rsidR="00B46012" w:rsidRDefault="00B46012" w:rsidP="00B46012">
      <w:pPr>
        <w:pStyle w:val="af5"/>
        <w:ind w:left="217" w:hanging="217"/>
      </w:pPr>
      <w:r>
        <w:rPr>
          <w:rFonts w:hint="eastAsia"/>
        </w:rPr>
        <w:t xml:space="preserve">　　子育て支援の１つの施策と捉えて、当町においての子どものインフルエンザワクチン接種の助成はできないのでしょうか。</w:t>
      </w:r>
    </w:p>
    <w:p w14:paraId="774F3D84" w14:textId="77777777" w:rsidR="00B46012" w:rsidRDefault="00B46012" w:rsidP="00B46012">
      <w:pPr>
        <w:pStyle w:val="af5"/>
        <w:ind w:left="217" w:hanging="217"/>
      </w:pPr>
      <w:r>
        <w:rPr>
          <w:rFonts w:ascii="ＭＳ ゴシック" w:eastAsia="ＭＳ ゴシック" w:hAnsi="ＭＳ ゴシック" w:hint="eastAsia"/>
        </w:rPr>
        <w:t>○議長（遠山隆雄君）</w:t>
      </w:r>
      <w:r>
        <w:rPr>
          <w:rFonts w:hint="eastAsia"/>
        </w:rPr>
        <w:t xml:space="preserve">　答弁願います。</w:t>
      </w:r>
    </w:p>
    <w:p w14:paraId="35F7F667" w14:textId="77777777" w:rsidR="00B46012" w:rsidRDefault="00B46012" w:rsidP="00B46012">
      <w:pPr>
        <w:pStyle w:val="af5"/>
        <w:ind w:left="217" w:hanging="217"/>
      </w:pPr>
      <w:r>
        <w:rPr>
          <w:rFonts w:hint="eastAsia"/>
        </w:rPr>
        <w:t xml:space="preserve">　　菊池保健福祉課長。</w:t>
      </w:r>
    </w:p>
    <w:p w14:paraId="04B4943B" w14:textId="77777777" w:rsidR="00B46012" w:rsidRDefault="00B46012" w:rsidP="00B46012">
      <w:pPr>
        <w:pStyle w:val="af4"/>
        <w:ind w:leftChars="0" w:left="217" w:hanging="217"/>
      </w:pPr>
      <w:r>
        <w:rPr>
          <w:rFonts w:hint="eastAsia"/>
        </w:rPr>
        <w:t>〔保健福祉課長　菊池一成君登壇〕</w:t>
      </w:r>
    </w:p>
    <w:p w14:paraId="1EA74180" w14:textId="77777777" w:rsidR="00B46012" w:rsidRDefault="00B46012" w:rsidP="00B46012">
      <w:pPr>
        <w:pStyle w:val="af5"/>
        <w:ind w:left="217" w:hanging="217"/>
      </w:pPr>
      <w:r>
        <w:rPr>
          <w:rFonts w:ascii="ＭＳ ゴシック" w:eastAsia="ＭＳ ゴシック" w:hAnsi="ＭＳ ゴシック" w:hint="eastAsia"/>
        </w:rPr>
        <w:t>○保健福祉課長（菊池一成君）</w:t>
      </w:r>
      <w:r>
        <w:rPr>
          <w:rFonts w:hint="eastAsia"/>
        </w:rPr>
        <w:t xml:space="preserve">　お答えいたします。</w:t>
      </w:r>
    </w:p>
    <w:p w14:paraId="11888978" w14:textId="77777777" w:rsidR="00B46012" w:rsidRDefault="00B46012" w:rsidP="00B46012">
      <w:pPr>
        <w:pStyle w:val="af5"/>
        <w:ind w:left="217" w:hanging="217"/>
      </w:pPr>
      <w:r>
        <w:rPr>
          <w:rFonts w:hint="eastAsia"/>
        </w:rPr>
        <w:t xml:space="preserve">　　子どものインフルエンザ予防接種は、生後６か月から13歳未満の子どもは２回、13歳以上は１回の接種が必要とされております。また、接種費用につきましては、各医療機関で異なりますが、先ほど議員も申し上げているとおり、おおむね１回当たり3,000円から5,000円と認識しております。</w:t>
      </w:r>
    </w:p>
    <w:p w14:paraId="3E0E7C63" w14:textId="77777777" w:rsidR="00B46012" w:rsidRDefault="00B46012" w:rsidP="00B46012">
      <w:pPr>
        <w:pStyle w:val="af5"/>
        <w:ind w:left="217" w:hanging="217"/>
        <w:rPr>
          <w:u w:val="double"/>
        </w:rPr>
      </w:pPr>
      <w:r>
        <w:rPr>
          <w:rFonts w:hint="eastAsia"/>
        </w:rPr>
        <w:t xml:space="preserve">　　先ほどの答弁と重なりますが、</w:t>
      </w:r>
      <w:r>
        <w:rPr>
          <w:rFonts w:hint="eastAsia"/>
          <w:u w:val="double"/>
        </w:rPr>
        <w:t>任意接種の助成を行う際、重症化予防や重度の後遺症が懸念されることを判断材料の１つとしていることから、現在、インフルエンザ予防接種は助成の対象としておりません。</w:t>
      </w:r>
    </w:p>
    <w:p w14:paraId="4CC6B9DB" w14:textId="77777777" w:rsidR="00B46012" w:rsidRDefault="00B46012" w:rsidP="00B46012">
      <w:pPr>
        <w:pStyle w:val="af5"/>
        <w:ind w:left="217" w:hanging="217"/>
      </w:pPr>
      <w:r>
        <w:rPr>
          <w:rFonts w:hint="eastAsia"/>
        </w:rPr>
        <w:t xml:space="preserve">　　以上でございます。</w:t>
      </w:r>
    </w:p>
    <w:p w14:paraId="7ED4E2DE" w14:textId="77777777" w:rsidR="00B46012" w:rsidRDefault="00B46012" w:rsidP="00B46012">
      <w:pPr>
        <w:pStyle w:val="af5"/>
        <w:ind w:left="217" w:hanging="217"/>
      </w:pPr>
      <w:r>
        <w:rPr>
          <w:rFonts w:ascii="ＭＳ ゴシック" w:eastAsia="ＭＳ ゴシック" w:hAnsi="ＭＳ ゴシック" w:hint="eastAsia"/>
        </w:rPr>
        <w:t>○議長（遠山隆雄君）</w:t>
      </w:r>
      <w:r>
        <w:rPr>
          <w:rFonts w:hint="eastAsia"/>
        </w:rPr>
        <w:t xml:space="preserve">　答弁が終わりました。</w:t>
      </w:r>
    </w:p>
    <w:p w14:paraId="48105675" w14:textId="77777777" w:rsidR="00B46012" w:rsidRDefault="00B46012" w:rsidP="00B46012">
      <w:pPr>
        <w:pStyle w:val="af5"/>
        <w:ind w:left="217" w:hanging="217"/>
      </w:pPr>
      <w:r>
        <w:rPr>
          <w:rFonts w:hint="eastAsia"/>
        </w:rPr>
        <w:t xml:space="preserve">　　12番、川島さゆり議員。</w:t>
      </w:r>
    </w:p>
    <w:p w14:paraId="35D1B16D" w14:textId="77777777" w:rsidR="00B46012" w:rsidRDefault="00B46012" w:rsidP="00B46012">
      <w:pPr>
        <w:pStyle w:val="af4"/>
        <w:ind w:leftChars="0" w:left="217" w:hanging="217"/>
      </w:pPr>
      <w:r>
        <w:rPr>
          <w:rFonts w:hint="eastAsia"/>
        </w:rPr>
        <w:t>〔１２番　川島さゆり君登壇〕</w:t>
      </w:r>
    </w:p>
    <w:p w14:paraId="48908427" w14:textId="77777777" w:rsidR="00B46012" w:rsidRDefault="00B46012" w:rsidP="00B46012">
      <w:pPr>
        <w:pStyle w:val="af5"/>
        <w:ind w:left="217" w:hanging="217"/>
      </w:pPr>
      <w:r>
        <w:rPr>
          <w:rFonts w:ascii="ＭＳ ゴシック" w:eastAsia="ＭＳ ゴシック" w:hAnsi="ＭＳ ゴシック" w:hint="eastAsia"/>
        </w:rPr>
        <w:t>○１２番（川島さゆり君）</w:t>
      </w:r>
      <w:r>
        <w:rPr>
          <w:rFonts w:hint="eastAsia"/>
        </w:rPr>
        <w:t xml:space="preserve">　任意接種ですので、しようがないかなという答弁でございました</w:t>
      </w:r>
      <w:r>
        <w:rPr>
          <w:rFonts w:hint="eastAsia"/>
        </w:rPr>
        <w:lastRenderedPageBreak/>
        <w:t>けれども、子育て世代という、支援という立場で捉えていただきまして、先ほど述べましたけれども、全てのお子さんは難しいのかもしれませんが、せめてこの多子世帯のお子さんに対して助成を始めるという考えは、全くないのでしょうか。</w:t>
      </w:r>
    </w:p>
    <w:p w14:paraId="6B2AB909" w14:textId="77777777" w:rsidR="00B46012" w:rsidRDefault="00B46012" w:rsidP="00B46012">
      <w:pPr>
        <w:pStyle w:val="af5"/>
        <w:ind w:left="217" w:hanging="217"/>
      </w:pPr>
      <w:r>
        <w:rPr>
          <w:rFonts w:ascii="ＭＳ ゴシック" w:eastAsia="ＭＳ ゴシック" w:hAnsi="ＭＳ ゴシック" w:hint="eastAsia"/>
        </w:rPr>
        <w:t>○議長（遠山隆雄君）</w:t>
      </w:r>
      <w:r>
        <w:rPr>
          <w:rFonts w:hint="eastAsia"/>
        </w:rPr>
        <w:t xml:space="preserve">　答弁願います。</w:t>
      </w:r>
    </w:p>
    <w:p w14:paraId="61098B8C" w14:textId="77777777" w:rsidR="00B46012" w:rsidRDefault="00B46012" w:rsidP="00B46012">
      <w:pPr>
        <w:pStyle w:val="af5"/>
        <w:ind w:left="217" w:hanging="217"/>
      </w:pPr>
      <w:r>
        <w:rPr>
          <w:rFonts w:hint="eastAsia"/>
        </w:rPr>
        <w:t xml:space="preserve">　　菊池保健福祉課長。</w:t>
      </w:r>
    </w:p>
    <w:p w14:paraId="463B6EAC" w14:textId="77777777" w:rsidR="00B46012" w:rsidRDefault="00B46012" w:rsidP="00B46012">
      <w:pPr>
        <w:pStyle w:val="af4"/>
        <w:ind w:leftChars="0" w:left="217" w:hanging="217"/>
      </w:pPr>
      <w:r>
        <w:rPr>
          <w:rFonts w:hint="eastAsia"/>
        </w:rPr>
        <w:t>〔保健福祉課長　菊池一成君登壇〕</w:t>
      </w:r>
    </w:p>
    <w:p w14:paraId="71119D24" w14:textId="77777777" w:rsidR="00B46012" w:rsidRDefault="00B46012" w:rsidP="00B46012">
      <w:pPr>
        <w:pStyle w:val="af5"/>
        <w:ind w:left="217" w:hanging="217"/>
      </w:pPr>
      <w:r>
        <w:rPr>
          <w:rFonts w:ascii="ＭＳ ゴシック" w:eastAsia="ＭＳ ゴシック" w:hAnsi="ＭＳ ゴシック" w:hint="eastAsia"/>
        </w:rPr>
        <w:t>○保健福祉課長（菊池一成君）</w:t>
      </w:r>
      <w:r>
        <w:rPr>
          <w:rFonts w:hint="eastAsia"/>
        </w:rPr>
        <w:t xml:space="preserve">　お答えいたします。</w:t>
      </w:r>
    </w:p>
    <w:p w14:paraId="4BC6540E" w14:textId="77777777" w:rsidR="00B46012" w:rsidRDefault="00B46012" w:rsidP="00B46012">
      <w:pPr>
        <w:pStyle w:val="af5"/>
        <w:ind w:left="217" w:hanging="217"/>
        <w:rPr>
          <w:u w:val="double"/>
        </w:rPr>
      </w:pPr>
      <w:r>
        <w:rPr>
          <w:rFonts w:hint="eastAsia"/>
        </w:rPr>
        <w:t xml:space="preserve">　　そちらも含めまして、お子さん、</w:t>
      </w:r>
      <w:r>
        <w:rPr>
          <w:rFonts w:hint="eastAsia"/>
          <w:u w:val="double"/>
        </w:rPr>
        <w:t>やるんでしたら全体でという、多分捉えがいいと思いますので、一部の方という考えは、実施する予定はございません。</w:t>
      </w:r>
    </w:p>
    <w:p w14:paraId="12937F2C" w14:textId="77777777" w:rsidR="00B46012" w:rsidRDefault="00B46012" w:rsidP="00B46012">
      <w:pPr>
        <w:pStyle w:val="af5"/>
        <w:ind w:left="217" w:hanging="217"/>
      </w:pPr>
      <w:r>
        <w:rPr>
          <w:rFonts w:hint="eastAsia"/>
        </w:rPr>
        <w:t xml:space="preserve">　　以上でございます。</w:t>
      </w:r>
    </w:p>
    <w:p w14:paraId="3F82658B" w14:textId="77777777" w:rsidR="00B46012" w:rsidRDefault="00B46012" w:rsidP="00B46012">
      <w:pPr>
        <w:pStyle w:val="af5"/>
        <w:ind w:left="217" w:hanging="217"/>
      </w:pPr>
      <w:r>
        <w:rPr>
          <w:rFonts w:ascii="ＭＳ ゴシック" w:eastAsia="ＭＳ ゴシック" w:hAnsi="ＭＳ ゴシック" w:hint="eastAsia"/>
        </w:rPr>
        <w:t>○議長（遠山隆雄君）</w:t>
      </w:r>
      <w:r>
        <w:rPr>
          <w:rFonts w:hint="eastAsia"/>
        </w:rPr>
        <w:t xml:space="preserve">　答弁が終わりました。</w:t>
      </w:r>
    </w:p>
    <w:p w14:paraId="087E65EF" w14:textId="77777777" w:rsidR="00B46012" w:rsidRDefault="00B46012" w:rsidP="00B46012">
      <w:pPr>
        <w:pStyle w:val="af5"/>
        <w:ind w:left="217" w:hanging="217"/>
      </w:pPr>
      <w:r>
        <w:rPr>
          <w:rFonts w:hint="eastAsia"/>
        </w:rPr>
        <w:t xml:space="preserve">　　12番、川島さゆり議員。</w:t>
      </w:r>
    </w:p>
    <w:p w14:paraId="74192C88" w14:textId="77777777" w:rsidR="00B46012" w:rsidRDefault="00B46012" w:rsidP="00B46012">
      <w:pPr>
        <w:pStyle w:val="af4"/>
        <w:ind w:leftChars="0" w:left="217" w:hanging="217"/>
      </w:pPr>
      <w:r>
        <w:rPr>
          <w:rFonts w:hint="eastAsia"/>
        </w:rPr>
        <w:t>〔１２番　川島さゆり君登壇〕</w:t>
      </w:r>
    </w:p>
    <w:p w14:paraId="04CE4BC8" w14:textId="77777777" w:rsidR="00B46012" w:rsidRDefault="00B46012" w:rsidP="00B46012">
      <w:pPr>
        <w:pStyle w:val="af5"/>
        <w:ind w:left="217" w:hanging="217"/>
      </w:pPr>
      <w:r>
        <w:rPr>
          <w:rFonts w:ascii="ＭＳ ゴシック" w:eastAsia="ＭＳ ゴシック" w:hAnsi="ＭＳ ゴシック" w:hint="eastAsia"/>
        </w:rPr>
        <w:t>○１２番（川島さゆり君）</w:t>
      </w:r>
      <w:r>
        <w:rPr>
          <w:rFonts w:hint="eastAsia"/>
        </w:rPr>
        <w:t xml:space="preserve">　そういう答弁が返ってくるかなと想定はしておりましたけれども、分かりました。</w:t>
      </w:r>
    </w:p>
    <w:p w14:paraId="793DDA32" w14:textId="77777777" w:rsidR="00B46012" w:rsidRDefault="00B46012" w:rsidP="00B46012">
      <w:pPr>
        <w:pStyle w:val="af5"/>
        <w:ind w:left="217" w:hanging="217"/>
      </w:pPr>
      <w:r>
        <w:rPr>
          <w:rFonts w:hint="eastAsia"/>
        </w:rPr>
        <w:t xml:space="preserve">　　こちらも、またどこかの機会で質問、またさせていただければと思います。</w:t>
      </w:r>
    </w:p>
    <w:p w14:paraId="54E8A640" w14:textId="77777777" w:rsidR="00B46012" w:rsidRDefault="00B46012" w:rsidP="00B46012">
      <w:pPr>
        <w:pStyle w:val="af5"/>
        <w:ind w:left="102" w:hangingChars="47" w:hanging="102"/>
      </w:pPr>
    </w:p>
    <w:p w14:paraId="7C3EC947" w14:textId="77777777" w:rsidR="00B46012" w:rsidRDefault="00B46012" w:rsidP="00B46012">
      <w:pPr>
        <w:pStyle w:val="af5"/>
        <w:ind w:left="217" w:hanging="217"/>
      </w:pPr>
      <w:r>
        <w:rPr>
          <w:rFonts w:ascii="ＭＳ ゴシック" w:eastAsia="ＭＳ ゴシック" w:hAnsi="ＭＳ ゴシック" w:hint="eastAsia"/>
        </w:rPr>
        <w:t>○１２番（川島さゆり君）</w:t>
      </w:r>
      <w:r>
        <w:rPr>
          <w:rFonts w:hint="eastAsia"/>
        </w:rPr>
        <w:t xml:space="preserve">　さて、ここからは（４）の質問に入らせていただきます。</w:t>
      </w:r>
    </w:p>
    <w:p w14:paraId="0FBC9571" w14:textId="77777777" w:rsidR="00B46012" w:rsidRDefault="00B46012" w:rsidP="00B46012">
      <w:pPr>
        <w:pStyle w:val="af5"/>
        <w:ind w:left="217" w:hanging="217"/>
      </w:pPr>
      <w:r>
        <w:rPr>
          <w:rFonts w:hint="eastAsia"/>
        </w:rPr>
        <w:t xml:space="preserve">　　以前に予告しておきましたＲＳウイルス（呼吸器合胞体ウイルス感染症）についてお聞きいたします。</w:t>
      </w:r>
    </w:p>
    <w:p w14:paraId="50BDD236" w14:textId="77777777" w:rsidR="00B46012" w:rsidRDefault="00B46012" w:rsidP="00B46012">
      <w:pPr>
        <w:pStyle w:val="af5"/>
        <w:ind w:left="217" w:hanging="217"/>
      </w:pPr>
      <w:r>
        <w:rPr>
          <w:rFonts w:hint="eastAsia"/>
        </w:rPr>
        <w:t xml:space="preserve">　　ＲＳウイルスは、主に接触感染と飛沫感染で広がりますけれども、特に肺炎を引き起こすウイルス感染症といたしまして、現在注意喚起されております。</w:t>
      </w:r>
    </w:p>
    <w:p w14:paraId="1D364A5F" w14:textId="77777777" w:rsidR="00B46012" w:rsidRDefault="00B46012" w:rsidP="00B46012">
      <w:pPr>
        <w:pStyle w:val="af5"/>
        <w:ind w:left="217" w:hanging="217"/>
      </w:pPr>
      <w:r>
        <w:rPr>
          <w:rFonts w:hint="eastAsia"/>
        </w:rPr>
        <w:t xml:space="preserve">　　ＲＳはほぼ100パーセントの人が２歳までに感染するといわれておりまして、生涯を通じて繰り返し感染する可能性がございます。</w:t>
      </w:r>
    </w:p>
    <w:p w14:paraId="46CFCF71" w14:textId="77777777" w:rsidR="00B46012" w:rsidRDefault="00B46012" w:rsidP="00B46012">
      <w:pPr>
        <w:pStyle w:val="af5"/>
        <w:ind w:left="217" w:hanging="217"/>
      </w:pPr>
      <w:r>
        <w:rPr>
          <w:rFonts w:hint="eastAsia"/>
        </w:rPr>
        <w:t xml:space="preserve">　　今現在、厚生労働省のテレビＣＭ、さだまさしさんが「気にしてください」と訴えておりますけれども、加齢や基礎疾患などで免疫力が落ちた高齢者が感染いたしますと、重症化して肺炎になるリスクが高まります。</w:t>
      </w:r>
    </w:p>
    <w:p w14:paraId="2D55ECFB" w14:textId="77777777" w:rsidR="00B46012" w:rsidRDefault="00B46012" w:rsidP="00B46012">
      <w:pPr>
        <w:pStyle w:val="af5"/>
        <w:ind w:left="217" w:hanging="217"/>
      </w:pPr>
      <w:r>
        <w:rPr>
          <w:rFonts w:hint="eastAsia"/>
        </w:rPr>
        <w:t xml:space="preserve">　　日本では毎年、60歳以上の成人、また高齢者におきまして、約70万人がこのＲＳウイルス感染症に感染、発症し、そのうち約６万3,000人が入院、また約4,500人がお亡くなりになっていると推測されます。つまり、感染症を発症した方の約10人に１人が入院し、入院した方</w:t>
      </w:r>
      <w:r>
        <w:rPr>
          <w:rFonts w:hint="eastAsia"/>
        </w:rPr>
        <w:lastRenderedPageBreak/>
        <w:t>の約15人に１人が亡くなる状況であることから、次について伺ってまいります。</w:t>
      </w:r>
    </w:p>
    <w:p w14:paraId="5471253C" w14:textId="77777777" w:rsidR="00B46012" w:rsidRDefault="00B46012" w:rsidP="00B46012">
      <w:pPr>
        <w:pStyle w:val="af5"/>
        <w:ind w:left="217" w:hanging="217"/>
      </w:pPr>
      <w:r>
        <w:rPr>
          <w:rFonts w:hint="eastAsia"/>
        </w:rPr>
        <w:t xml:space="preserve">　　１番目の①でございますが、ＲＳウイルス感染症について、当町の認識を伺います。</w:t>
      </w:r>
    </w:p>
    <w:p w14:paraId="13AE56A7" w14:textId="77777777" w:rsidR="00B46012" w:rsidRDefault="00B46012" w:rsidP="00B46012">
      <w:pPr>
        <w:pStyle w:val="af5"/>
        <w:ind w:left="217" w:hanging="217"/>
      </w:pPr>
      <w:r>
        <w:rPr>
          <w:rFonts w:ascii="ＭＳ ゴシック" w:eastAsia="ＭＳ ゴシック" w:hAnsi="ＭＳ ゴシック" w:hint="eastAsia"/>
        </w:rPr>
        <w:t>○議長（遠山隆雄君）</w:t>
      </w:r>
      <w:r>
        <w:rPr>
          <w:rFonts w:hint="eastAsia"/>
        </w:rPr>
        <w:t xml:space="preserve">　答弁願います。</w:t>
      </w:r>
    </w:p>
    <w:p w14:paraId="223EEEB4" w14:textId="77777777" w:rsidR="00B46012" w:rsidRDefault="00B46012" w:rsidP="00B46012">
      <w:pPr>
        <w:pStyle w:val="af5"/>
        <w:ind w:left="217" w:hanging="217"/>
      </w:pPr>
      <w:r>
        <w:rPr>
          <w:rFonts w:hint="eastAsia"/>
        </w:rPr>
        <w:t xml:space="preserve">　　菊池保健福祉課長。</w:t>
      </w:r>
    </w:p>
    <w:p w14:paraId="63584568" w14:textId="77777777" w:rsidR="00B46012" w:rsidRDefault="00B46012" w:rsidP="00B46012">
      <w:pPr>
        <w:pStyle w:val="af4"/>
        <w:ind w:leftChars="0" w:left="217" w:hanging="217"/>
      </w:pPr>
      <w:r>
        <w:rPr>
          <w:rFonts w:hint="eastAsia"/>
        </w:rPr>
        <w:t>〔保健福祉課長　菊池一成君登壇〕</w:t>
      </w:r>
    </w:p>
    <w:p w14:paraId="4C6B94B3" w14:textId="77777777" w:rsidR="00B46012" w:rsidRDefault="00B46012" w:rsidP="00B46012">
      <w:pPr>
        <w:pStyle w:val="af5"/>
        <w:ind w:left="217" w:hanging="217"/>
      </w:pPr>
      <w:r>
        <w:rPr>
          <w:rFonts w:ascii="ＭＳ ゴシック" w:eastAsia="ＭＳ ゴシック" w:hAnsi="ＭＳ ゴシック" w:hint="eastAsia"/>
        </w:rPr>
        <w:t>○保健福祉課長（菊池一成君）</w:t>
      </w:r>
      <w:r>
        <w:rPr>
          <w:rFonts w:hint="eastAsia"/>
        </w:rPr>
        <w:t xml:space="preserve">　お答えいたします。</w:t>
      </w:r>
    </w:p>
    <w:p w14:paraId="563482C6" w14:textId="77777777" w:rsidR="00B46012" w:rsidRDefault="00B46012" w:rsidP="00B46012">
      <w:pPr>
        <w:pStyle w:val="af5"/>
        <w:ind w:left="217" w:hanging="217"/>
      </w:pPr>
      <w:r>
        <w:rPr>
          <w:rFonts w:hint="eastAsia"/>
        </w:rPr>
        <w:t xml:space="preserve">　　厚生労働省のホームページによりますと、ＲＳウイルス感染症はＲＳウイルスによる急性呼吸器感染症で、何度も感染と発病を繰り返します。生後１歳までに半数以上が、２歳までにほぼ100パーセントの子どもが、少なくとも一度は感染するとされております。潜伏期間は２日から８日とされ、症状は発熱、鼻水など軽い風邪症状から重い肺炎まで様々あります。</w:t>
      </w:r>
    </w:p>
    <w:p w14:paraId="3789C76A" w14:textId="77777777" w:rsidR="00B46012" w:rsidRDefault="00B46012" w:rsidP="00B46012">
      <w:pPr>
        <w:pStyle w:val="af5"/>
        <w:ind w:left="217" w:hanging="217"/>
      </w:pPr>
      <w:r>
        <w:rPr>
          <w:rFonts w:hint="eastAsia"/>
        </w:rPr>
        <w:t xml:space="preserve">　　ＲＳウイルスの初回感染時は重症化しやすいといわれ、特に生後６か月以内のお子さんや高齢者は重症化しやすいと認識をしております。</w:t>
      </w:r>
    </w:p>
    <w:p w14:paraId="3BB3ED0C" w14:textId="77777777" w:rsidR="00B46012" w:rsidRDefault="00B46012" w:rsidP="00B46012">
      <w:pPr>
        <w:pStyle w:val="af5"/>
        <w:ind w:left="217" w:hanging="217"/>
      </w:pPr>
      <w:r>
        <w:rPr>
          <w:rFonts w:hint="eastAsia"/>
        </w:rPr>
        <w:t xml:space="preserve">　　なお、</w:t>
      </w:r>
      <w:r>
        <w:rPr>
          <w:rFonts w:hint="eastAsia"/>
          <w:u w:val="double"/>
        </w:rPr>
        <w:t>直近の佐久管内</w:t>
      </w:r>
      <w:r>
        <w:rPr>
          <w:rFonts w:hint="eastAsia"/>
        </w:rPr>
        <w:t>においての４月・５月の患者発生状況でございますが、把握できる範囲では定点当たり</w:t>
      </w:r>
      <w:r>
        <w:rPr>
          <w:rFonts w:hint="eastAsia"/>
          <w:u w:val="thick"/>
        </w:rPr>
        <w:t>３人と</w:t>
      </w:r>
      <w:r>
        <w:rPr>
          <w:rFonts w:hint="eastAsia"/>
        </w:rPr>
        <w:t>なっております。</w:t>
      </w:r>
    </w:p>
    <w:p w14:paraId="0099C067" w14:textId="77777777" w:rsidR="00B46012" w:rsidRDefault="00B46012" w:rsidP="00B46012">
      <w:pPr>
        <w:pStyle w:val="af5"/>
        <w:ind w:left="217" w:hanging="217"/>
      </w:pPr>
      <w:r>
        <w:rPr>
          <w:rFonts w:hint="eastAsia"/>
        </w:rPr>
        <w:t xml:space="preserve">　　以上でございます。</w:t>
      </w:r>
    </w:p>
    <w:p w14:paraId="2576D722" w14:textId="77777777" w:rsidR="00B46012" w:rsidRDefault="00B46012" w:rsidP="00B46012">
      <w:pPr>
        <w:pStyle w:val="af5"/>
        <w:ind w:left="217" w:hanging="217"/>
      </w:pPr>
      <w:r>
        <w:rPr>
          <w:rFonts w:ascii="ＭＳ ゴシック" w:eastAsia="ＭＳ ゴシック" w:hAnsi="ＭＳ ゴシック" w:hint="eastAsia"/>
        </w:rPr>
        <w:t>○議長（遠山隆雄君）</w:t>
      </w:r>
      <w:r>
        <w:rPr>
          <w:rFonts w:hint="eastAsia"/>
        </w:rPr>
        <w:t xml:space="preserve">　答弁が終わりました。</w:t>
      </w:r>
    </w:p>
    <w:p w14:paraId="5B27F12B" w14:textId="77777777" w:rsidR="00B46012" w:rsidRDefault="00B46012" w:rsidP="00B46012">
      <w:pPr>
        <w:pStyle w:val="af5"/>
        <w:ind w:left="217" w:hanging="217"/>
      </w:pPr>
      <w:r>
        <w:rPr>
          <w:rFonts w:hint="eastAsia"/>
        </w:rPr>
        <w:t xml:space="preserve">　　12番、川島さゆり議員。</w:t>
      </w:r>
    </w:p>
    <w:p w14:paraId="265BDE58" w14:textId="77777777" w:rsidR="00B46012" w:rsidRDefault="00B46012" w:rsidP="00B46012">
      <w:pPr>
        <w:pStyle w:val="af4"/>
        <w:ind w:leftChars="0" w:left="217" w:hanging="217"/>
      </w:pPr>
      <w:r>
        <w:rPr>
          <w:rFonts w:hint="eastAsia"/>
        </w:rPr>
        <w:t>〔１２番　川島さゆり君登壇〕</w:t>
      </w:r>
    </w:p>
    <w:p w14:paraId="2D6D9E5A" w14:textId="77777777" w:rsidR="00B46012" w:rsidRDefault="00B46012" w:rsidP="00B46012">
      <w:pPr>
        <w:pStyle w:val="af5"/>
        <w:ind w:left="217" w:hanging="217"/>
      </w:pPr>
      <w:r>
        <w:rPr>
          <w:rFonts w:ascii="ＭＳ ゴシック" w:eastAsia="ＭＳ ゴシック" w:hAnsi="ＭＳ ゴシック" w:hint="eastAsia"/>
        </w:rPr>
        <w:t>○１２番（川島さゆり君）</w:t>
      </w:r>
      <w:r>
        <w:rPr>
          <w:rFonts w:hint="eastAsia"/>
        </w:rPr>
        <w:t xml:space="preserve">　佐久圏域の中も定点で３人ということでございましたけれども、私のほうからも、基礎疾患のある方が危険だということと、上気道ではなくて下気道、下のほうの下気道の感染症、また慢性呼吸疾患、鬱血性心不全などを引き起こすということを、ポイントで、課長、頭の中に置いておいていただきたいと思います。</w:t>
      </w:r>
    </w:p>
    <w:p w14:paraId="6160A801" w14:textId="77777777" w:rsidR="00B46012" w:rsidRDefault="00B46012" w:rsidP="00B46012">
      <w:pPr>
        <w:pStyle w:val="af5"/>
        <w:ind w:left="217" w:hanging="217"/>
      </w:pPr>
      <w:r>
        <w:rPr>
          <w:rFonts w:hint="eastAsia"/>
        </w:rPr>
        <w:t xml:space="preserve">　　それで、②の質問に入りますけれども、令和５年９月に、厚生労働省におきましてＲＳウイルスワクチンが承認されましたが、町での周知及び助成の考えはございますでしょうかという質問なんですけれども、少し説明させていただきます。</w:t>
      </w:r>
    </w:p>
    <w:p w14:paraId="541A08E0" w14:textId="77777777" w:rsidR="00B46012" w:rsidRDefault="00B46012" w:rsidP="00B46012">
      <w:pPr>
        <w:pStyle w:val="af5"/>
        <w:ind w:left="217" w:hanging="217"/>
      </w:pPr>
      <w:r>
        <w:rPr>
          <w:rFonts w:hint="eastAsia"/>
        </w:rPr>
        <w:t xml:space="preserve">　　ＲＳウイルスワクチンですけれども、60歳以上の成人、高齢者におきまして、このウイルス感染症の発症予防効果82.6パーセント、また特定の慢性心臓疾患や呼吸器疾患、腎不全、肝機能障害、糖尿病などの基礎疾患を併存する患者さんにおきましては、有効率94.6パーセントと報告されております。また、その効果は約２年にわたり持続されると報告があります。</w:t>
      </w:r>
    </w:p>
    <w:p w14:paraId="05D36367" w14:textId="77777777" w:rsidR="00B46012" w:rsidRDefault="00B46012" w:rsidP="00B46012">
      <w:pPr>
        <w:pStyle w:val="af5"/>
        <w:ind w:left="217" w:hanging="217"/>
      </w:pPr>
      <w:r>
        <w:rPr>
          <w:rFonts w:hint="eastAsia"/>
        </w:rPr>
        <w:t xml:space="preserve">　　しかしながら、接種費用２万円以上なんですね。２万5,000円といわれております。高いで</w:t>
      </w:r>
      <w:r>
        <w:rPr>
          <w:rFonts w:hint="eastAsia"/>
        </w:rPr>
        <w:lastRenderedPageBreak/>
        <w:t>す。高額なワクチンでございますので、このワクチン、２年に１回の接種で効果が期待できますけれども、現段階では定期ではございません。任意でございますので、自己負担ということで、先ほどの２万5,000円もかかってしまうということでございます。</w:t>
      </w:r>
    </w:p>
    <w:p w14:paraId="19991AB8" w14:textId="77777777" w:rsidR="00B46012" w:rsidRDefault="00B46012" w:rsidP="00B46012">
      <w:pPr>
        <w:pStyle w:val="af5"/>
        <w:ind w:left="217" w:hanging="217"/>
      </w:pPr>
      <w:r>
        <w:rPr>
          <w:rFonts w:hint="eastAsia"/>
        </w:rPr>
        <w:t xml:space="preserve">　　当町の人口で推計させていただきますと、60歳以上とまず絞った場合でございますが、8,286名いらっしゃいます。その方が全員接種するわけではございません。推計として約１パーセントの方が接種するとデータではありますので、そうしますと41名の方が接種するということになります。半額、先ほどの２万5,000円を半額助成するといたしまして、町の負担は52万6,368円ということになります。また、65歳以上、前期高齢者以上という形の縛りでやってみますと、34人に１パーセント接種ということでなりますので、43万6,353円ということになりまして、これで費用対効果が見込めます。</w:t>
      </w:r>
    </w:p>
    <w:p w14:paraId="21A2D671" w14:textId="77777777" w:rsidR="00B46012" w:rsidRDefault="00B46012" w:rsidP="00B46012">
      <w:pPr>
        <w:pStyle w:val="af5"/>
        <w:ind w:left="217" w:hanging="217"/>
      </w:pPr>
      <w:r>
        <w:rPr>
          <w:rFonts w:hint="eastAsia"/>
        </w:rPr>
        <w:t xml:space="preserve">　　実は、いち早く北海道では２つの自治体が半額助成に踏み込みました。また、群馬県でも県で考え始めているそうでございます。</w:t>
      </w:r>
    </w:p>
    <w:p w14:paraId="7F097F78" w14:textId="77777777" w:rsidR="00B46012" w:rsidRDefault="00B46012" w:rsidP="00B46012">
      <w:pPr>
        <w:pStyle w:val="af5"/>
        <w:ind w:left="217" w:hanging="217"/>
      </w:pPr>
      <w:r>
        <w:rPr>
          <w:rFonts w:hint="eastAsia"/>
        </w:rPr>
        <w:t xml:space="preserve">　　ＲＳウイルス感染症は、まずは入院させないことが大事、退院してもフレイル状態になりますので、寝たきりになる確率が高くなります。また、介護施設で感染しますと、施設内感染となりますので危険でございます。また、町の国保、介護保険の財源も圧迫していきますので、このワクチンの周知や助成は費用対効果を考えても大事だと思いますが、課長、いかがでしょうか。</w:t>
      </w:r>
    </w:p>
    <w:p w14:paraId="2A6C174E" w14:textId="77777777" w:rsidR="00B46012" w:rsidRDefault="00B46012" w:rsidP="00B46012">
      <w:pPr>
        <w:pStyle w:val="af5"/>
        <w:ind w:left="217" w:hanging="217"/>
      </w:pPr>
      <w:r>
        <w:rPr>
          <w:rFonts w:ascii="ＭＳ ゴシック" w:eastAsia="ＭＳ ゴシック" w:hAnsi="ＭＳ ゴシック" w:hint="eastAsia"/>
        </w:rPr>
        <w:t>○議長（遠山隆雄君）</w:t>
      </w:r>
      <w:r>
        <w:rPr>
          <w:rFonts w:hint="eastAsia"/>
        </w:rPr>
        <w:t xml:space="preserve">　答弁願います。</w:t>
      </w:r>
    </w:p>
    <w:p w14:paraId="0FC6D6CB" w14:textId="77777777" w:rsidR="00B46012" w:rsidRDefault="00B46012" w:rsidP="00B46012">
      <w:pPr>
        <w:pStyle w:val="af5"/>
        <w:ind w:left="217" w:hanging="217"/>
      </w:pPr>
      <w:r>
        <w:rPr>
          <w:rFonts w:hint="eastAsia"/>
        </w:rPr>
        <w:t xml:space="preserve">　　菊池保健福祉課長。</w:t>
      </w:r>
    </w:p>
    <w:p w14:paraId="5A2AD9D9" w14:textId="77777777" w:rsidR="00B46012" w:rsidRDefault="00B46012" w:rsidP="00B46012">
      <w:pPr>
        <w:pStyle w:val="af4"/>
        <w:ind w:leftChars="0" w:left="217" w:hanging="217"/>
      </w:pPr>
      <w:r>
        <w:rPr>
          <w:rFonts w:hint="eastAsia"/>
        </w:rPr>
        <w:t>〔保健福祉課長　菊池一成君登壇〕</w:t>
      </w:r>
    </w:p>
    <w:p w14:paraId="38F44B33" w14:textId="77777777" w:rsidR="00B46012" w:rsidRDefault="00B46012" w:rsidP="00B46012">
      <w:pPr>
        <w:pStyle w:val="af5"/>
        <w:ind w:left="217" w:hanging="217"/>
      </w:pPr>
      <w:r>
        <w:rPr>
          <w:rFonts w:ascii="ＭＳ ゴシック" w:eastAsia="ＭＳ ゴシック" w:hAnsi="ＭＳ ゴシック" w:hint="eastAsia"/>
        </w:rPr>
        <w:t>○保健福祉課長（菊池一成君）</w:t>
      </w:r>
      <w:r>
        <w:rPr>
          <w:rFonts w:hint="eastAsia"/>
        </w:rPr>
        <w:t xml:space="preserve">　お答えいたします。</w:t>
      </w:r>
    </w:p>
    <w:p w14:paraId="0EF5B68D" w14:textId="77777777" w:rsidR="00B46012" w:rsidRDefault="00B46012" w:rsidP="00B46012">
      <w:pPr>
        <w:pStyle w:val="af5"/>
        <w:ind w:left="217" w:hanging="217"/>
      </w:pPr>
      <w:r>
        <w:rPr>
          <w:rFonts w:hint="eastAsia"/>
        </w:rPr>
        <w:t xml:space="preserve">　　国内では、60歳以上を対象としたＲＳウイルスワクチンについては令和５年９月、妊婦を対象とした母子免疫ワクチンは令和６年１月に薬事承認され、接種が開始されたばかりの新しいワクチンであると認識をしております。</w:t>
      </w:r>
    </w:p>
    <w:p w14:paraId="0368FC98" w14:textId="77777777" w:rsidR="00B46012" w:rsidRDefault="00B46012" w:rsidP="00B46012">
      <w:pPr>
        <w:pStyle w:val="af5"/>
        <w:ind w:left="217" w:hanging="217"/>
      </w:pPr>
      <w:r>
        <w:rPr>
          <w:rFonts w:hint="eastAsia"/>
        </w:rPr>
        <w:t xml:space="preserve">　　ＲＳワクチンの周知及び公費助成につきましては、新しいワクチンであることから、町において公費助成を行うに当たり、判断する材料が少ない状況にありますので、社会情勢や国・県の動向等を踏まえた上で、</w:t>
      </w:r>
      <w:r>
        <w:rPr>
          <w:rFonts w:hint="eastAsia"/>
          <w:u w:val="double"/>
        </w:rPr>
        <w:t>今後検討してまいりたい</w:t>
      </w:r>
      <w:r>
        <w:rPr>
          <w:rFonts w:hint="eastAsia"/>
        </w:rPr>
        <w:t>と、そのように考えております。</w:t>
      </w:r>
    </w:p>
    <w:p w14:paraId="6DAEFDA0" w14:textId="77777777" w:rsidR="00B46012" w:rsidRDefault="00B46012" w:rsidP="00B46012">
      <w:pPr>
        <w:pStyle w:val="af5"/>
        <w:ind w:left="217" w:hanging="217"/>
      </w:pPr>
      <w:r>
        <w:rPr>
          <w:rFonts w:hint="eastAsia"/>
        </w:rPr>
        <w:t xml:space="preserve">　　以上でございます。</w:t>
      </w:r>
    </w:p>
    <w:p w14:paraId="6D44DBFB" w14:textId="77777777" w:rsidR="00B46012" w:rsidRDefault="00B46012" w:rsidP="00B46012">
      <w:pPr>
        <w:pStyle w:val="af5"/>
        <w:ind w:left="217" w:hanging="217"/>
      </w:pPr>
      <w:r>
        <w:rPr>
          <w:rFonts w:ascii="ＭＳ ゴシック" w:eastAsia="ＭＳ ゴシック" w:hAnsi="ＭＳ ゴシック" w:hint="eastAsia"/>
        </w:rPr>
        <w:t>○議長（遠山隆雄君）</w:t>
      </w:r>
      <w:r>
        <w:rPr>
          <w:rFonts w:hint="eastAsia"/>
        </w:rPr>
        <w:t xml:space="preserve">　答弁が終わりました。</w:t>
      </w:r>
    </w:p>
    <w:p w14:paraId="05B82BF1" w14:textId="77777777" w:rsidR="00B46012" w:rsidRDefault="00B46012" w:rsidP="00B46012">
      <w:pPr>
        <w:pStyle w:val="af5"/>
        <w:ind w:left="217" w:hanging="217"/>
      </w:pPr>
      <w:r>
        <w:rPr>
          <w:rFonts w:hint="eastAsia"/>
        </w:rPr>
        <w:t xml:space="preserve">　　12番、川島さゆり議員。</w:t>
      </w:r>
    </w:p>
    <w:p w14:paraId="057A647E" w14:textId="77777777" w:rsidR="00B46012" w:rsidRDefault="00B46012" w:rsidP="00B46012">
      <w:pPr>
        <w:pStyle w:val="af4"/>
        <w:ind w:leftChars="0" w:left="217" w:hanging="217"/>
      </w:pPr>
      <w:r>
        <w:rPr>
          <w:rFonts w:hint="eastAsia"/>
        </w:rPr>
        <w:lastRenderedPageBreak/>
        <w:t>〔１２番　川島さゆり君登壇〕</w:t>
      </w:r>
    </w:p>
    <w:p w14:paraId="436DE222" w14:textId="77777777" w:rsidR="00B46012" w:rsidRDefault="00B46012" w:rsidP="00B46012">
      <w:pPr>
        <w:pStyle w:val="af5"/>
        <w:ind w:left="217" w:hanging="217"/>
      </w:pPr>
      <w:r>
        <w:rPr>
          <w:rFonts w:ascii="ＭＳ ゴシック" w:eastAsia="ＭＳ ゴシック" w:hAnsi="ＭＳ ゴシック" w:hint="eastAsia"/>
        </w:rPr>
        <w:t>○１２番（川島さゆり君）</w:t>
      </w:r>
      <w:r>
        <w:rPr>
          <w:rFonts w:hint="eastAsia"/>
        </w:rPr>
        <w:t>まとめてまいりますけれども、最近、風邪症状で検査をしても、インフルエンザでもなくて、またコロナでもないということで、診断では一旦安心をしたものの、なかなかよくならないという声をよくお聞きいたします。もしかしたら、その中のケースの中に、このＲＳウイルス感染症のリスクにさらされていたのではないか、方がいたのではないかということも考えられるわけでございます。</w:t>
      </w:r>
    </w:p>
    <w:p w14:paraId="6988FA35" w14:textId="77777777" w:rsidR="00B46012" w:rsidRDefault="00B46012" w:rsidP="00B46012">
      <w:pPr>
        <w:pStyle w:val="af5"/>
        <w:ind w:left="217" w:hanging="217"/>
      </w:pPr>
      <w:r>
        <w:rPr>
          <w:rFonts w:hint="eastAsia"/>
        </w:rPr>
        <w:t xml:space="preserve">　　肺炎を引き起こす原因ウイルスから地域住民を守り、健康寿命を延ばすことは大変大切であります。それが新しいワクチンで、なかなかまだちょっと信用できていない部分はあるのかもしれませんけれども、できるということでございますので、まずは積極的周知から始めていただければいいかなと思うんですが、その辺の考えはいかがでしょうか。</w:t>
      </w:r>
    </w:p>
    <w:p w14:paraId="46F3A483" w14:textId="77777777" w:rsidR="00B46012" w:rsidRDefault="00B46012" w:rsidP="00B46012">
      <w:pPr>
        <w:pStyle w:val="af5"/>
        <w:ind w:left="217" w:hanging="217"/>
      </w:pPr>
      <w:r>
        <w:rPr>
          <w:rFonts w:ascii="ＭＳ ゴシック" w:eastAsia="ＭＳ ゴシック" w:hAnsi="ＭＳ ゴシック" w:hint="eastAsia"/>
        </w:rPr>
        <w:t>○議長（遠山隆雄君）</w:t>
      </w:r>
      <w:r>
        <w:rPr>
          <w:rFonts w:hint="eastAsia"/>
        </w:rPr>
        <w:t xml:space="preserve">　答弁願います。</w:t>
      </w:r>
    </w:p>
    <w:p w14:paraId="0BFB0697" w14:textId="77777777" w:rsidR="00B46012" w:rsidRDefault="00B46012" w:rsidP="00B46012">
      <w:pPr>
        <w:pStyle w:val="af5"/>
        <w:ind w:left="217" w:hanging="217"/>
      </w:pPr>
      <w:r>
        <w:rPr>
          <w:rFonts w:hint="eastAsia"/>
        </w:rPr>
        <w:t xml:space="preserve">　　菊池保健福祉課長。</w:t>
      </w:r>
    </w:p>
    <w:p w14:paraId="38388FE5" w14:textId="77777777" w:rsidR="00B46012" w:rsidRDefault="00B46012" w:rsidP="00B46012">
      <w:pPr>
        <w:pStyle w:val="af4"/>
        <w:ind w:leftChars="0" w:left="217" w:hanging="217"/>
      </w:pPr>
      <w:r>
        <w:rPr>
          <w:rFonts w:hint="eastAsia"/>
        </w:rPr>
        <w:t>〔保健福祉課長　菊池一成君登壇〕</w:t>
      </w:r>
    </w:p>
    <w:p w14:paraId="6CF51124" w14:textId="77777777" w:rsidR="00B46012" w:rsidRDefault="00B46012" w:rsidP="00B46012">
      <w:pPr>
        <w:pStyle w:val="af5"/>
        <w:ind w:left="217" w:hanging="217"/>
      </w:pPr>
      <w:r>
        <w:rPr>
          <w:rFonts w:ascii="ＭＳ ゴシック" w:eastAsia="ＭＳ ゴシック" w:hAnsi="ＭＳ ゴシック" w:hint="eastAsia"/>
        </w:rPr>
        <w:t>○保健福祉課長（菊池一成君）</w:t>
      </w:r>
      <w:r>
        <w:rPr>
          <w:rFonts w:hint="eastAsia"/>
        </w:rPr>
        <w:t xml:space="preserve">　お答えいたします。</w:t>
      </w:r>
    </w:p>
    <w:p w14:paraId="109F80D3" w14:textId="77777777" w:rsidR="00B46012" w:rsidRDefault="00B46012" w:rsidP="00B46012">
      <w:pPr>
        <w:pStyle w:val="af5"/>
        <w:ind w:left="217" w:hanging="217"/>
        <w:rPr>
          <w:u w:val="double"/>
        </w:rPr>
      </w:pPr>
      <w:r>
        <w:rPr>
          <w:rFonts w:hint="eastAsia"/>
        </w:rPr>
        <w:t xml:space="preserve">　　今</w:t>
      </w:r>
      <w:r>
        <w:rPr>
          <w:rFonts w:hint="eastAsia"/>
          <w:u w:val="double"/>
        </w:rPr>
        <w:t>後、周知につきましても検討してまいりたい</w:t>
      </w:r>
      <w:r>
        <w:rPr>
          <w:rFonts w:hint="eastAsia"/>
        </w:rPr>
        <w:t>と思います。といいますのが、任意の接種、ワクチンっていろいろ、たくさんございまして、それ全てを、例えばホームページ等の公表というのもなかなか難しいものがございます。その中で、今後、この</w:t>
      </w:r>
      <w:r>
        <w:rPr>
          <w:rFonts w:hint="eastAsia"/>
          <w:u w:val="double"/>
        </w:rPr>
        <w:t>ＲＳワクチンの関係につきましては、掲載についてはちょっと検討してまいりたいと、そのように考えております。</w:t>
      </w:r>
    </w:p>
    <w:p w14:paraId="521DE41C" w14:textId="77777777" w:rsidR="00B46012" w:rsidRDefault="00B46012" w:rsidP="00B46012">
      <w:pPr>
        <w:pStyle w:val="af5"/>
        <w:ind w:left="217" w:hanging="217"/>
      </w:pPr>
      <w:r>
        <w:rPr>
          <w:rFonts w:hint="eastAsia"/>
        </w:rPr>
        <w:t xml:space="preserve">　　以上でございます。</w:t>
      </w:r>
    </w:p>
    <w:p w14:paraId="5FC4EE9F" w14:textId="77777777" w:rsidR="00B46012" w:rsidRDefault="00B46012" w:rsidP="00B46012">
      <w:pPr>
        <w:pStyle w:val="af5"/>
        <w:ind w:left="217" w:hanging="217"/>
      </w:pPr>
      <w:r>
        <w:rPr>
          <w:rFonts w:ascii="ＭＳ ゴシック" w:eastAsia="ＭＳ ゴシック" w:hAnsi="ＭＳ ゴシック" w:hint="eastAsia"/>
        </w:rPr>
        <w:t>○議長（遠山隆雄君）</w:t>
      </w:r>
      <w:r>
        <w:rPr>
          <w:rFonts w:hint="eastAsia"/>
        </w:rPr>
        <w:t xml:space="preserve">　答弁が終わりました。</w:t>
      </w:r>
    </w:p>
    <w:p w14:paraId="21032B8C" w14:textId="77777777" w:rsidR="00B46012" w:rsidRDefault="00B46012" w:rsidP="00B46012">
      <w:pPr>
        <w:pStyle w:val="af5"/>
        <w:ind w:left="217" w:hanging="217"/>
      </w:pPr>
      <w:r>
        <w:rPr>
          <w:rFonts w:hint="eastAsia"/>
        </w:rPr>
        <w:t xml:space="preserve">　　12番、川島さゆり議員。</w:t>
      </w:r>
    </w:p>
    <w:p w14:paraId="11AA4EE9" w14:textId="77777777" w:rsidR="00B46012" w:rsidRDefault="00B46012" w:rsidP="00B46012">
      <w:pPr>
        <w:pStyle w:val="af4"/>
        <w:ind w:leftChars="0" w:left="217" w:hanging="217"/>
      </w:pPr>
      <w:r>
        <w:rPr>
          <w:rFonts w:hint="eastAsia"/>
        </w:rPr>
        <w:t>〔１２番　川島さゆり君登壇〕</w:t>
      </w:r>
    </w:p>
    <w:p w14:paraId="4DA20B33" w14:textId="77777777" w:rsidR="00B46012" w:rsidRDefault="00B46012" w:rsidP="00B46012">
      <w:pPr>
        <w:pStyle w:val="af5"/>
        <w:ind w:left="217" w:hanging="217"/>
      </w:pPr>
      <w:r>
        <w:rPr>
          <w:rFonts w:ascii="ＭＳ ゴシック" w:eastAsia="ＭＳ ゴシック" w:hAnsi="ＭＳ ゴシック" w:hint="eastAsia"/>
        </w:rPr>
        <w:t>○１２番（川島さゆり君）</w:t>
      </w:r>
      <w:r>
        <w:rPr>
          <w:rFonts w:hint="eastAsia"/>
        </w:rPr>
        <w:t xml:space="preserve">　ホームページで検討していくというお話ですが、厚生労働省のほうでもう既にリンク貼っていただければ入っていけますので、リンクを貼っていただくという点ではいかがでしょうか。</w:t>
      </w:r>
    </w:p>
    <w:p w14:paraId="5C94731A" w14:textId="77777777" w:rsidR="00B46012" w:rsidRDefault="00B46012" w:rsidP="00B46012">
      <w:pPr>
        <w:pStyle w:val="af5"/>
        <w:ind w:left="217" w:hanging="217"/>
      </w:pPr>
      <w:r>
        <w:rPr>
          <w:rFonts w:ascii="ＭＳ ゴシック" w:eastAsia="ＭＳ ゴシック" w:hAnsi="ＭＳ ゴシック" w:hint="eastAsia"/>
        </w:rPr>
        <w:t>○議長（遠山隆雄君）</w:t>
      </w:r>
      <w:r>
        <w:rPr>
          <w:rFonts w:hint="eastAsia"/>
        </w:rPr>
        <w:t xml:space="preserve">　答弁願います。</w:t>
      </w:r>
    </w:p>
    <w:p w14:paraId="4610828A" w14:textId="77777777" w:rsidR="00B46012" w:rsidRDefault="00B46012" w:rsidP="00B46012">
      <w:pPr>
        <w:pStyle w:val="af5"/>
        <w:ind w:left="217" w:hanging="217"/>
      </w:pPr>
      <w:r>
        <w:rPr>
          <w:rFonts w:hint="eastAsia"/>
        </w:rPr>
        <w:t xml:space="preserve">　　菊池保健福祉課長。</w:t>
      </w:r>
    </w:p>
    <w:p w14:paraId="026CB6A9" w14:textId="77777777" w:rsidR="00B46012" w:rsidRDefault="00B46012" w:rsidP="00B46012">
      <w:pPr>
        <w:pStyle w:val="af4"/>
        <w:ind w:leftChars="0" w:left="217" w:hanging="217"/>
      </w:pPr>
      <w:r>
        <w:rPr>
          <w:rFonts w:hint="eastAsia"/>
        </w:rPr>
        <w:t>〔保健福祉課長　菊池一成君登壇〕</w:t>
      </w:r>
    </w:p>
    <w:p w14:paraId="1FA832A9" w14:textId="77777777" w:rsidR="00B46012" w:rsidRDefault="00B46012" w:rsidP="00B46012">
      <w:pPr>
        <w:pStyle w:val="af5"/>
        <w:ind w:left="217" w:hanging="217"/>
      </w:pPr>
      <w:r>
        <w:rPr>
          <w:rFonts w:ascii="ＭＳ ゴシック" w:eastAsia="ＭＳ ゴシック" w:hAnsi="ＭＳ ゴシック" w:hint="eastAsia"/>
        </w:rPr>
        <w:t>○保健福祉課長（菊池一成君）</w:t>
      </w:r>
      <w:r>
        <w:rPr>
          <w:rFonts w:hint="eastAsia"/>
        </w:rPr>
        <w:t xml:space="preserve">　お答えいたします。</w:t>
      </w:r>
    </w:p>
    <w:p w14:paraId="12AC38E5" w14:textId="77777777" w:rsidR="00B46012" w:rsidRDefault="00B46012" w:rsidP="00B46012">
      <w:pPr>
        <w:pStyle w:val="af5"/>
        <w:ind w:left="217" w:hanging="217"/>
      </w:pPr>
      <w:r>
        <w:rPr>
          <w:rFonts w:hint="eastAsia"/>
        </w:rPr>
        <w:t xml:space="preserve">　　そうですね、厚生労働省のほうのリンクも貼ることを含めて、ちょっと検討させていただ</w:t>
      </w:r>
      <w:r>
        <w:rPr>
          <w:rFonts w:hint="eastAsia"/>
        </w:rPr>
        <w:lastRenderedPageBreak/>
        <w:t>きたいと思いますので、よろしくお願いいたします。</w:t>
      </w:r>
    </w:p>
    <w:p w14:paraId="740F55D9" w14:textId="77777777" w:rsidR="00B46012" w:rsidRDefault="00B46012" w:rsidP="00B46012">
      <w:pPr>
        <w:pStyle w:val="af5"/>
        <w:ind w:left="217" w:hanging="217"/>
      </w:pPr>
      <w:r>
        <w:rPr>
          <w:rFonts w:ascii="ＭＳ ゴシック" w:eastAsia="ＭＳ ゴシック" w:hAnsi="ＭＳ ゴシック" w:hint="eastAsia"/>
        </w:rPr>
        <w:t>○議長（遠山隆雄君）</w:t>
      </w:r>
      <w:r>
        <w:rPr>
          <w:rFonts w:hint="eastAsia"/>
        </w:rPr>
        <w:t xml:space="preserve">　答弁が終わりました。</w:t>
      </w:r>
    </w:p>
    <w:p w14:paraId="0B5D4991" w14:textId="77777777" w:rsidR="00B46012" w:rsidRDefault="00B46012" w:rsidP="00B46012">
      <w:pPr>
        <w:pStyle w:val="af5"/>
        <w:ind w:left="217" w:hanging="217"/>
      </w:pPr>
      <w:r>
        <w:rPr>
          <w:rFonts w:hint="eastAsia"/>
        </w:rPr>
        <w:t xml:space="preserve">　　12番、川島さゆり議員。</w:t>
      </w:r>
    </w:p>
    <w:p w14:paraId="14DBEA2A" w14:textId="77777777" w:rsidR="00B46012" w:rsidRDefault="00B46012" w:rsidP="00B46012">
      <w:pPr>
        <w:pStyle w:val="af4"/>
        <w:ind w:leftChars="0" w:left="217" w:hanging="217"/>
      </w:pPr>
      <w:r>
        <w:rPr>
          <w:rFonts w:hint="eastAsia"/>
        </w:rPr>
        <w:t>〔１２番　川島さゆり君登壇〕</w:t>
      </w:r>
    </w:p>
    <w:p w14:paraId="53B3005C" w14:textId="77777777" w:rsidR="00B46012" w:rsidRDefault="00B46012" w:rsidP="00B46012">
      <w:pPr>
        <w:pStyle w:val="af5"/>
        <w:ind w:left="217" w:hanging="217"/>
      </w:pPr>
      <w:r>
        <w:rPr>
          <w:rFonts w:ascii="ＭＳ ゴシック" w:eastAsia="ＭＳ ゴシック" w:hAnsi="ＭＳ ゴシック" w:hint="eastAsia"/>
        </w:rPr>
        <w:t>○１２番（川島さゆり君）</w:t>
      </w:r>
      <w:r>
        <w:rPr>
          <w:rFonts w:hint="eastAsia"/>
        </w:rPr>
        <w:t xml:space="preserve">　分かりました。</w:t>
      </w:r>
    </w:p>
    <w:p w14:paraId="15219E9E" w14:textId="77777777" w:rsidR="00B46012" w:rsidRDefault="00B46012" w:rsidP="00B46012">
      <w:pPr>
        <w:pStyle w:val="af5"/>
        <w:ind w:left="217" w:hanging="217"/>
      </w:pPr>
      <w:r>
        <w:rPr>
          <w:rFonts w:hint="eastAsia"/>
        </w:rPr>
        <w:t xml:space="preserve">　　これはまだ始まったばかりのものでございますので、私も助成のほうは、今日はそんなに答弁は来ないと推測されておりましたので、まず、周知のほうから、できる限りでやっていっていただければと思います。</w:t>
      </w:r>
    </w:p>
    <w:p w14:paraId="45CEDB08" w14:textId="77777777" w:rsidR="00B46012" w:rsidRDefault="00B46012" w:rsidP="00B46012">
      <w:pPr>
        <w:pStyle w:val="af5"/>
        <w:ind w:left="217" w:hanging="217"/>
      </w:pPr>
      <w:r>
        <w:rPr>
          <w:rFonts w:hint="eastAsia"/>
        </w:rPr>
        <w:t xml:space="preserve">　　それでは、５番、最後の質問に入りたいと思います。</w:t>
      </w:r>
    </w:p>
    <w:p w14:paraId="2BB58E42" w14:textId="77777777" w:rsidR="00B46012" w:rsidRDefault="00B46012" w:rsidP="00B46012">
      <w:pPr>
        <w:pStyle w:val="af5"/>
        <w:ind w:left="217" w:hanging="217"/>
      </w:pPr>
      <w:r>
        <w:rPr>
          <w:rFonts w:hint="eastAsia"/>
        </w:rPr>
        <w:t xml:space="preserve">　　ＨＰＶ（ヒトパピローマウイルス）ワクチンのキャッチアップ接種と検診について伺いたいと思います。</w:t>
      </w:r>
    </w:p>
    <w:p w14:paraId="6F1F5756" w14:textId="77777777" w:rsidR="00B46012" w:rsidRDefault="00B46012" w:rsidP="00B46012">
      <w:pPr>
        <w:pStyle w:val="af5"/>
        <w:ind w:left="217" w:hanging="217"/>
      </w:pPr>
      <w:r>
        <w:rPr>
          <w:rFonts w:hint="eastAsia"/>
        </w:rPr>
        <w:t xml:space="preserve">　　①でございますが、以前も質問、何回もしておりまして恐縮でございます。</w:t>
      </w:r>
    </w:p>
    <w:p w14:paraId="20666486" w14:textId="77777777" w:rsidR="00B46012" w:rsidRDefault="00B46012" w:rsidP="00B46012">
      <w:pPr>
        <w:pStyle w:val="af5"/>
        <w:ind w:left="217" w:hanging="217"/>
      </w:pPr>
      <w:r>
        <w:rPr>
          <w:rFonts w:hint="eastAsia"/>
        </w:rPr>
        <w:t xml:space="preserve">　　ＨＰＶの定期接種を逃した方を対象とするキャッチアップ接種が令和７年３月で終了いたします。現在18歳から27歳の女性が対象者ということでございますが、遅くとも初回の接種を今年の９月までに済ませる必要がございます。というのも、これ、ワクチン３回打たなくてはなりませんで、１回目、まず９月に打ったとすると、２か月後は２か月空けなくてはいけなくて、11月が２回目となります。この後６か月、約半年を空けますので、３月３回目、これが来年の４月から有料になりますので、ぎりぎりという状態になります。</w:t>
      </w:r>
    </w:p>
    <w:p w14:paraId="132B19E9" w14:textId="77777777" w:rsidR="00B46012" w:rsidRDefault="00B46012" w:rsidP="00B46012">
      <w:pPr>
        <w:pStyle w:val="af5"/>
        <w:ind w:left="217" w:hanging="217"/>
      </w:pPr>
      <w:r>
        <w:rPr>
          <w:rFonts w:hint="eastAsia"/>
        </w:rPr>
        <w:t xml:space="preserve">　　これ、実は、自費になりますと、９価ワクチンといっておりますけれども、３回で10万円くらいかかってしまう大変高額なワクチンで、無料でできる最後のチャンスと言っても過言ではございません。</w:t>
      </w:r>
    </w:p>
    <w:p w14:paraId="778DC014" w14:textId="77777777" w:rsidR="00B46012" w:rsidRDefault="00B46012" w:rsidP="00B46012">
      <w:pPr>
        <w:pStyle w:val="af5"/>
        <w:ind w:left="217" w:hanging="217"/>
      </w:pPr>
      <w:r>
        <w:rPr>
          <w:rFonts w:hint="eastAsia"/>
        </w:rPr>
        <w:t xml:space="preserve">　　当町の個別通知の現状及びコール・リコールの状況をお聞きしたいと思います。</w:t>
      </w:r>
    </w:p>
    <w:p w14:paraId="140EC790" w14:textId="77777777" w:rsidR="00B46012" w:rsidRDefault="00B46012" w:rsidP="00B46012">
      <w:pPr>
        <w:pStyle w:val="af5"/>
        <w:ind w:left="217" w:hanging="217"/>
      </w:pPr>
      <w:r>
        <w:rPr>
          <w:rFonts w:ascii="ＭＳ ゴシック" w:eastAsia="ＭＳ ゴシック" w:hAnsi="ＭＳ ゴシック" w:hint="eastAsia"/>
        </w:rPr>
        <w:t>○議長（遠山隆雄君）</w:t>
      </w:r>
      <w:r>
        <w:rPr>
          <w:rFonts w:hint="eastAsia"/>
        </w:rPr>
        <w:t xml:space="preserve">　答弁願います。</w:t>
      </w:r>
    </w:p>
    <w:p w14:paraId="160AA260" w14:textId="77777777" w:rsidR="00B46012" w:rsidRDefault="00B46012" w:rsidP="00B46012">
      <w:pPr>
        <w:pStyle w:val="af5"/>
        <w:ind w:left="217" w:hanging="217"/>
      </w:pPr>
      <w:r>
        <w:rPr>
          <w:rFonts w:hint="eastAsia"/>
        </w:rPr>
        <w:t xml:space="preserve">　　菊池保健福祉課長。</w:t>
      </w:r>
    </w:p>
    <w:p w14:paraId="31040628" w14:textId="77777777" w:rsidR="00B46012" w:rsidRDefault="00B46012" w:rsidP="00B46012">
      <w:pPr>
        <w:pStyle w:val="af4"/>
        <w:ind w:leftChars="0" w:left="217" w:hanging="217"/>
      </w:pPr>
      <w:r>
        <w:rPr>
          <w:rFonts w:hint="eastAsia"/>
        </w:rPr>
        <w:t>〔保健福祉課長　菊池一成君登壇〕</w:t>
      </w:r>
    </w:p>
    <w:p w14:paraId="026CF8BD" w14:textId="77777777" w:rsidR="00B46012" w:rsidRDefault="00B46012" w:rsidP="00B46012">
      <w:pPr>
        <w:pStyle w:val="af5"/>
        <w:ind w:left="217" w:hanging="217"/>
      </w:pPr>
      <w:r>
        <w:rPr>
          <w:rFonts w:ascii="ＭＳ ゴシック" w:eastAsia="ＭＳ ゴシック" w:hAnsi="ＭＳ ゴシック" w:hint="eastAsia"/>
        </w:rPr>
        <w:t>○保健福祉課長（菊池一成君）</w:t>
      </w:r>
      <w:r>
        <w:rPr>
          <w:rFonts w:hint="eastAsia"/>
        </w:rPr>
        <w:t xml:space="preserve">　お答えいたします。</w:t>
      </w:r>
    </w:p>
    <w:p w14:paraId="298F13B9" w14:textId="77777777" w:rsidR="00B46012" w:rsidRDefault="00B46012" w:rsidP="00B46012">
      <w:pPr>
        <w:pStyle w:val="af5"/>
        <w:ind w:left="217" w:hanging="217"/>
      </w:pPr>
      <w:r>
        <w:rPr>
          <w:rFonts w:hint="eastAsia"/>
        </w:rPr>
        <w:t xml:space="preserve">　　子宮頸がんワクチンは、ワクチンの種類にもよりますが、キャッチアップ対象者は３回接種する必要がございます。議員がおっしゃるように、接種間隔を踏まえますと、初回接種を今年の９月までに行う必要がございます。</w:t>
      </w:r>
    </w:p>
    <w:p w14:paraId="70F4685D" w14:textId="77777777" w:rsidR="00B46012" w:rsidRDefault="00B46012" w:rsidP="00B46012">
      <w:pPr>
        <w:pStyle w:val="af5"/>
        <w:ind w:left="217" w:hanging="217"/>
        <w:rPr>
          <w:u w:val="double"/>
        </w:rPr>
      </w:pPr>
      <w:r>
        <w:rPr>
          <w:rFonts w:hint="eastAsia"/>
        </w:rPr>
        <w:t xml:space="preserve">　　町におきましては、これらを踏まえまして、</w:t>
      </w:r>
      <w:r>
        <w:rPr>
          <w:rFonts w:hint="eastAsia"/>
          <w:u w:val="double"/>
        </w:rPr>
        <w:t>６月中に、初回接種を済ませていない方に個</w:t>
      </w:r>
      <w:r>
        <w:rPr>
          <w:rFonts w:hint="eastAsia"/>
          <w:u w:val="double"/>
        </w:rPr>
        <w:lastRenderedPageBreak/>
        <w:t>別で案内をさせていただく予定でおります。また、広報かるいざわ８月号及びＳＮＳ等を活用し、周知を行う予定でございます。</w:t>
      </w:r>
    </w:p>
    <w:p w14:paraId="6B54A58E" w14:textId="77777777" w:rsidR="00B46012" w:rsidRDefault="00B46012" w:rsidP="00B46012">
      <w:pPr>
        <w:pStyle w:val="af5"/>
        <w:ind w:left="217" w:hanging="217"/>
      </w:pPr>
      <w:r>
        <w:rPr>
          <w:rFonts w:hint="eastAsia"/>
        </w:rPr>
        <w:t xml:space="preserve">　　以上でございます。</w:t>
      </w:r>
    </w:p>
    <w:p w14:paraId="29601679" w14:textId="77777777" w:rsidR="00B46012" w:rsidRDefault="00B46012" w:rsidP="00B46012">
      <w:pPr>
        <w:pStyle w:val="af5"/>
        <w:ind w:left="217" w:hanging="217"/>
      </w:pPr>
      <w:r>
        <w:rPr>
          <w:rFonts w:ascii="ＭＳ ゴシック" w:eastAsia="ＭＳ ゴシック" w:hAnsi="ＭＳ ゴシック" w:hint="eastAsia"/>
        </w:rPr>
        <w:t>○議長（遠山隆雄君）</w:t>
      </w:r>
      <w:r>
        <w:rPr>
          <w:rFonts w:hint="eastAsia"/>
        </w:rPr>
        <w:t xml:space="preserve">　答弁が終わりました。</w:t>
      </w:r>
    </w:p>
    <w:p w14:paraId="664AEA5C" w14:textId="77777777" w:rsidR="00B46012" w:rsidRDefault="00B46012" w:rsidP="00B46012">
      <w:pPr>
        <w:pStyle w:val="af5"/>
        <w:ind w:left="217" w:hanging="217"/>
      </w:pPr>
      <w:r>
        <w:rPr>
          <w:rFonts w:hint="eastAsia"/>
        </w:rPr>
        <w:t xml:space="preserve">　　12番、川島さゆり議員。</w:t>
      </w:r>
    </w:p>
    <w:p w14:paraId="630DB36C" w14:textId="77777777" w:rsidR="00B46012" w:rsidRDefault="00B46012" w:rsidP="00B46012">
      <w:pPr>
        <w:pStyle w:val="af4"/>
        <w:ind w:leftChars="0" w:left="217" w:hanging="217"/>
      </w:pPr>
      <w:r>
        <w:rPr>
          <w:rFonts w:hint="eastAsia"/>
        </w:rPr>
        <w:t>〔１２番　川島さゆり君登壇〕</w:t>
      </w:r>
    </w:p>
    <w:p w14:paraId="1FA91492" w14:textId="77777777" w:rsidR="00B46012" w:rsidRDefault="00B46012" w:rsidP="00B46012">
      <w:pPr>
        <w:pStyle w:val="af5"/>
        <w:ind w:left="217" w:hanging="217"/>
      </w:pPr>
      <w:r>
        <w:rPr>
          <w:rFonts w:ascii="ＭＳ ゴシック" w:eastAsia="ＭＳ ゴシック" w:hAnsi="ＭＳ ゴシック" w:hint="eastAsia"/>
        </w:rPr>
        <w:t>○１２番（川島さゆり君）</w:t>
      </w:r>
      <w:r>
        <w:rPr>
          <w:rFonts w:hint="eastAsia"/>
        </w:rPr>
        <w:t xml:space="preserve">　大変ありがたいご答弁でございました。</w:t>
      </w:r>
    </w:p>
    <w:p w14:paraId="3486F2D1" w14:textId="77777777" w:rsidR="00B46012" w:rsidRDefault="00B46012" w:rsidP="00B46012">
      <w:pPr>
        <w:pStyle w:val="af5"/>
        <w:ind w:left="217" w:hanging="217"/>
      </w:pPr>
      <w:r>
        <w:rPr>
          <w:rFonts w:hint="eastAsia"/>
        </w:rPr>
        <w:t xml:space="preserve">　　６月中に、まだ受けていない方たちに対して個別でコール・リコールしていただけるということでございましたし、８月広報、ＳＮＳもやっていただけるということで、最後のチャンスでございますので、あらゆる手段を使っていただければと思います。</w:t>
      </w:r>
    </w:p>
    <w:p w14:paraId="381E043B" w14:textId="77777777" w:rsidR="00B46012" w:rsidRDefault="00B46012" w:rsidP="00B46012">
      <w:pPr>
        <w:pStyle w:val="af5"/>
        <w:ind w:left="217" w:hanging="217"/>
      </w:pPr>
      <w:r>
        <w:rPr>
          <w:rFonts w:hint="eastAsia"/>
        </w:rPr>
        <w:t xml:space="preserve">　　②の質問に入りますけれども、当町に住民票がある対象者、ここでは例えば学生の方なんかが当てはまるかなと思うんですけれども、住民票をこちらに置いておいて、県外また町外に出ている方いらっしゃると思いますが、町外でも接種が可能になるのか。また、接種率によっては期間の延長を、これ町ということになっちゃうのかなと思うんですけれども、考えているのか、お答えいただきたいと思います。</w:t>
      </w:r>
    </w:p>
    <w:p w14:paraId="72953022" w14:textId="77777777" w:rsidR="00B46012" w:rsidRDefault="00B46012" w:rsidP="00B46012">
      <w:pPr>
        <w:pStyle w:val="af5"/>
        <w:ind w:left="217" w:hanging="217"/>
      </w:pPr>
      <w:r>
        <w:rPr>
          <w:rFonts w:ascii="ＭＳ ゴシック" w:eastAsia="ＭＳ ゴシック" w:hAnsi="ＭＳ ゴシック" w:hint="eastAsia"/>
        </w:rPr>
        <w:t>○議長（遠山隆雄君）</w:t>
      </w:r>
      <w:r>
        <w:rPr>
          <w:rFonts w:hint="eastAsia"/>
        </w:rPr>
        <w:t xml:space="preserve">　答弁願います。</w:t>
      </w:r>
    </w:p>
    <w:p w14:paraId="60648D59" w14:textId="77777777" w:rsidR="00B46012" w:rsidRDefault="00B46012" w:rsidP="00B46012">
      <w:pPr>
        <w:pStyle w:val="af5"/>
        <w:ind w:left="217" w:hanging="217"/>
      </w:pPr>
      <w:r>
        <w:rPr>
          <w:rFonts w:hint="eastAsia"/>
        </w:rPr>
        <w:t xml:space="preserve">　　菊池保健福祉課長。</w:t>
      </w:r>
    </w:p>
    <w:p w14:paraId="0C8F790F" w14:textId="77777777" w:rsidR="00B46012" w:rsidRDefault="00B46012" w:rsidP="00B46012">
      <w:pPr>
        <w:pStyle w:val="af4"/>
        <w:ind w:leftChars="0" w:left="217" w:hanging="217"/>
      </w:pPr>
      <w:r>
        <w:rPr>
          <w:rFonts w:hint="eastAsia"/>
        </w:rPr>
        <w:t>〔保健福祉課長　菊池一成君登壇〕</w:t>
      </w:r>
    </w:p>
    <w:p w14:paraId="7723F33C" w14:textId="77777777" w:rsidR="00B46012" w:rsidRDefault="00B46012" w:rsidP="00B46012">
      <w:pPr>
        <w:pStyle w:val="af5"/>
        <w:ind w:left="217" w:hanging="217"/>
      </w:pPr>
      <w:r>
        <w:rPr>
          <w:rFonts w:ascii="ＭＳ ゴシック" w:eastAsia="ＭＳ ゴシック" w:hAnsi="ＭＳ ゴシック" w:hint="eastAsia"/>
        </w:rPr>
        <w:t>○保健福祉課長（菊池一成君）</w:t>
      </w:r>
      <w:r>
        <w:rPr>
          <w:rFonts w:hint="eastAsia"/>
        </w:rPr>
        <w:t xml:space="preserve">　お答えいたします。</w:t>
      </w:r>
    </w:p>
    <w:p w14:paraId="39374D3E" w14:textId="77777777" w:rsidR="00B46012" w:rsidRDefault="00B46012" w:rsidP="00B46012">
      <w:pPr>
        <w:pStyle w:val="af5"/>
        <w:ind w:left="217" w:hanging="217"/>
        <w:rPr>
          <w:u w:val="double"/>
        </w:rPr>
      </w:pPr>
      <w:r>
        <w:rPr>
          <w:rFonts w:hint="eastAsia"/>
        </w:rPr>
        <w:t xml:space="preserve">　　子宮頸がんワクチン接種は、</w:t>
      </w:r>
      <w:r>
        <w:rPr>
          <w:rFonts w:hint="eastAsia"/>
          <w:u w:val="single"/>
        </w:rPr>
        <w:t>県医師会に所属している町外の医療機関でも接種は可能</w:t>
      </w:r>
      <w:r>
        <w:rPr>
          <w:rFonts w:hint="eastAsia"/>
        </w:rPr>
        <w:t>となっております。また、</w:t>
      </w:r>
      <w:r>
        <w:rPr>
          <w:rFonts w:hint="eastAsia"/>
          <w:u w:val="double"/>
        </w:rPr>
        <w:t>それ以外の医療機関で接種した場合についても、償還払いの対象となり、無料で接種が行えます。</w:t>
      </w:r>
    </w:p>
    <w:p w14:paraId="199B1486" w14:textId="77777777" w:rsidR="00B46012" w:rsidRDefault="00B46012" w:rsidP="00B46012">
      <w:pPr>
        <w:pStyle w:val="af5"/>
        <w:ind w:left="217" w:hanging="217"/>
        <w:rPr>
          <w:u w:val="single"/>
        </w:rPr>
      </w:pPr>
      <w:r>
        <w:rPr>
          <w:rFonts w:hint="eastAsia"/>
        </w:rPr>
        <w:t xml:space="preserve">　　こちらの</w:t>
      </w:r>
      <w:r>
        <w:rPr>
          <w:rFonts w:hint="eastAsia"/>
          <w:u w:val="single"/>
        </w:rPr>
        <w:t>期間の延長についてでございますけれども、現在考えておりません</w:t>
      </w:r>
      <w:r>
        <w:rPr>
          <w:rFonts w:hint="eastAsia"/>
        </w:rPr>
        <w:t>が、</w:t>
      </w:r>
      <w:r>
        <w:rPr>
          <w:rFonts w:hint="eastAsia"/>
          <w:u w:val="single"/>
        </w:rPr>
        <w:t>国や県、近隣市町村の動向等を注視してまいりたいと、そのように考えております。</w:t>
      </w:r>
    </w:p>
    <w:p w14:paraId="6D6F19B7" w14:textId="77777777" w:rsidR="00B46012" w:rsidRDefault="00B46012" w:rsidP="00B46012">
      <w:pPr>
        <w:pStyle w:val="af5"/>
        <w:ind w:left="217" w:hanging="217"/>
      </w:pPr>
      <w:r>
        <w:rPr>
          <w:rFonts w:hint="eastAsia"/>
        </w:rPr>
        <w:t xml:space="preserve">　　以上でございます。</w:t>
      </w:r>
    </w:p>
    <w:p w14:paraId="5A3A74CB" w14:textId="77777777" w:rsidR="00B46012" w:rsidRDefault="00B46012" w:rsidP="00B46012">
      <w:pPr>
        <w:pStyle w:val="af5"/>
        <w:ind w:left="217" w:hanging="217"/>
      </w:pPr>
      <w:r>
        <w:rPr>
          <w:rFonts w:ascii="ＭＳ ゴシック" w:eastAsia="ＭＳ ゴシック" w:hAnsi="ＭＳ ゴシック" w:hint="eastAsia"/>
        </w:rPr>
        <w:t>○議長（遠山隆雄君）</w:t>
      </w:r>
      <w:r>
        <w:rPr>
          <w:rFonts w:hint="eastAsia"/>
        </w:rPr>
        <w:t xml:space="preserve">　答弁が終わりました。</w:t>
      </w:r>
    </w:p>
    <w:p w14:paraId="0F9F7E91" w14:textId="77777777" w:rsidR="00B46012" w:rsidRDefault="00B46012" w:rsidP="00B46012">
      <w:pPr>
        <w:pStyle w:val="af5"/>
        <w:ind w:left="217" w:hanging="217"/>
      </w:pPr>
      <w:r>
        <w:rPr>
          <w:rFonts w:hint="eastAsia"/>
        </w:rPr>
        <w:t xml:space="preserve">　　12番、川島さゆり議員。</w:t>
      </w:r>
    </w:p>
    <w:p w14:paraId="74C74CF3" w14:textId="77777777" w:rsidR="00B46012" w:rsidRDefault="00B46012" w:rsidP="00B46012">
      <w:pPr>
        <w:pStyle w:val="af4"/>
        <w:ind w:leftChars="0" w:left="217" w:hanging="217"/>
      </w:pPr>
      <w:r>
        <w:rPr>
          <w:rFonts w:hint="eastAsia"/>
        </w:rPr>
        <w:t>〔１２番　川島さゆり君登壇〕</w:t>
      </w:r>
    </w:p>
    <w:p w14:paraId="1CE00309" w14:textId="77777777" w:rsidR="00B46012" w:rsidRDefault="00B46012" w:rsidP="00B46012">
      <w:pPr>
        <w:pStyle w:val="af5"/>
        <w:ind w:left="217" w:hanging="217"/>
      </w:pPr>
      <w:r>
        <w:rPr>
          <w:rFonts w:ascii="ＭＳ ゴシック" w:eastAsia="ＭＳ ゴシック" w:hAnsi="ＭＳ ゴシック" w:hint="eastAsia"/>
        </w:rPr>
        <w:t>○１２番（川島さゆり君）</w:t>
      </w:r>
      <w:r>
        <w:rPr>
          <w:rFonts w:hint="eastAsia"/>
        </w:rPr>
        <w:t xml:space="preserve">　この方たちに対しては、やはり保護者の方が大変重要になってくるかなと思います。学生さんは外へ出ちゃっていますので、そこに先ほどのコール・リコー</w:t>
      </w:r>
      <w:r>
        <w:rPr>
          <w:rFonts w:hint="eastAsia"/>
        </w:rPr>
        <w:lastRenderedPageBreak/>
        <w:t>ル、しっかりやっていただけるというので、信じながら、なるべく接種していただけるように励行していただけるようでございますので、ここは安心しておきたいと思います。</w:t>
      </w:r>
    </w:p>
    <w:p w14:paraId="58E13461" w14:textId="77777777" w:rsidR="00B46012" w:rsidRDefault="00B46012" w:rsidP="00B46012">
      <w:pPr>
        <w:pStyle w:val="af5"/>
        <w:ind w:left="217" w:hanging="217"/>
      </w:pPr>
      <w:r>
        <w:rPr>
          <w:rFonts w:hint="eastAsia"/>
        </w:rPr>
        <w:t xml:space="preserve">　　最後の質問になりますけれども、３番の質問です。③です。</w:t>
      </w:r>
    </w:p>
    <w:p w14:paraId="52A34B59" w14:textId="77777777" w:rsidR="00B46012" w:rsidRDefault="00B46012" w:rsidP="00B46012">
      <w:pPr>
        <w:pStyle w:val="af5"/>
        <w:ind w:left="217" w:hanging="217"/>
      </w:pPr>
      <w:r>
        <w:rPr>
          <w:rFonts w:hint="eastAsia"/>
        </w:rPr>
        <w:t xml:space="preserve">　　子宮頸がん等防ぐためには、特に子宮頸がんは検診とワクチンで防ぐことができると、重要だといわれておりますけれども、当町におきましても、検診受診率向上のために努力されていることは、私も承知しております。</w:t>
      </w:r>
    </w:p>
    <w:p w14:paraId="5D8E7490" w14:textId="77777777" w:rsidR="00B46012" w:rsidRDefault="00B46012" w:rsidP="00B46012">
      <w:pPr>
        <w:pStyle w:val="af5"/>
        <w:ind w:left="217" w:hanging="217"/>
      </w:pPr>
      <w:r>
        <w:rPr>
          <w:rFonts w:hint="eastAsia"/>
        </w:rPr>
        <w:t xml:space="preserve">　　しかし、なかなか、ほかのがん検診も含めまして、受診率が上がらない状況の中、１つ、厚生労働省が令和５年４月に作成いたしました「がん検診受診率向上施策ハンドブック」というのがございます。本当は今回、モニターに出したかったんですが、出せなくて申し訳ないんですけれども、見ていただければ、検索していただければ出てくると思います。黄色い表紙のです。</w:t>
      </w:r>
    </w:p>
    <w:p w14:paraId="3D1AB358" w14:textId="77777777" w:rsidR="00B46012" w:rsidRDefault="00B46012" w:rsidP="00B46012">
      <w:pPr>
        <w:pStyle w:val="af5"/>
        <w:ind w:left="217" w:hanging="217"/>
      </w:pPr>
      <w:r>
        <w:rPr>
          <w:rFonts w:hint="eastAsia"/>
        </w:rPr>
        <w:t xml:space="preserve">　　ここには、様々ながん検診などのエビデンスを基にした好事例が載っております。例えば、八王子市の例なんですけれども、割引チケットを発行しますとか、大腸がん検診におきましては、対象者層以外や特定健診申込者に検査キットというのを郵送してやっております。これがいいか悪いかというのは、また議論になるかもしれませんけれども、また、京都福知山市は、ウェブ申込みなどで受診率が上がった事例が載っております。ほかにもありますけれども、なかなかほかの自治体参考にしてくださいというのは、皆さん嫌がるところなんですけれども、いい事例は参考にしながら、まねしろとは言いませんので、参考にしながら、オリジナルのものをということで、このご活用の状況について伺いたいと思います。</w:t>
      </w:r>
    </w:p>
    <w:p w14:paraId="445F1A8C" w14:textId="77777777" w:rsidR="00B46012" w:rsidRDefault="00B46012" w:rsidP="00B46012">
      <w:pPr>
        <w:pStyle w:val="af5"/>
        <w:ind w:left="217" w:hanging="217"/>
      </w:pPr>
      <w:r>
        <w:rPr>
          <w:rFonts w:ascii="ＭＳ ゴシック" w:eastAsia="ＭＳ ゴシック" w:hAnsi="ＭＳ ゴシック" w:hint="eastAsia"/>
        </w:rPr>
        <w:t>○議長（遠山隆雄君）</w:t>
      </w:r>
      <w:r>
        <w:rPr>
          <w:rFonts w:hint="eastAsia"/>
        </w:rPr>
        <w:t xml:space="preserve">　答弁願います。</w:t>
      </w:r>
    </w:p>
    <w:p w14:paraId="0F8A5610" w14:textId="77777777" w:rsidR="00B46012" w:rsidRDefault="00B46012" w:rsidP="00B46012">
      <w:pPr>
        <w:pStyle w:val="af5"/>
        <w:ind w:left="217" w:hanging="217"/>
      </w:pPr>
      <w:r>
        <w:rPr>
          <w:rFonts w:hint="eastAsia"/>
        </w:rPr>
        <w:t xml:space="preserve">　　菊池保健福祉課長。</w:t>
      </w:r>
    </w:p>
    <w:p w14:paraId="49145830" w14:textId="77777777" w:rsidR="00B46012" w:rsidRDefault="00B46012" w:rsidP="00B46012">
      <w:pPr>
        <w:pStyle w:val="af4"/>
        <w:ind w:leftChars="0" w:left="217" w:hanging="217"/>
      </w:pPr>
      <w:r>
        <w:rPr>
          <w:rFonts w:hint="eastAsia"/>
        </w:rPr>
        <w:t>〔保健福祉課長　菊池一成君登壇〕</w:t>
      </w:r>
    </w:p>
    <w:p w14:paraId="2C880201" w14:textId="77777777" w:rsidR="00B46012" w:rsidRDefault="00B46012" w:rsidP="00B46012">
      <w:pPr>
        <w:pStyle w:val="af5"/>
        <w:ind w:left="217" w:hanging="217"/>
      </w:pPr>
      <w:r>
        <w:rPr>
          <w:rFonts w:ascii="ＭＳ ゴシック" w:eastAsia="ＭＳ ゴシック" w:hAnsi="ＭＳ ゴシック" w:hint="eastAsia"/>
        </w:rPr>
        <w:t>○保健福祉課長（菊池一成君）</w:t>
      </w:r>
      <w:r>
        <w:rPr>
          <w:rFonts w:hint="eastAsia"/>
        </w:rPr>
        <w:t xml:space="preserve">　お答えいたします。</w:t>
      </w:r>
    </w:p>
    <w:p w14:paraId="78C1AEA9" w14:textId="77777777" w:rsidR="00B46012" w:rsidRDefault="00B46012" w:rsidP="00B46012">
      <w:pPr>
        <w:pStyle w:val="af5"/>
        <w:ind w:left="217" w:hanging="217"/>
      </w:pPr>
      <w:r>
        <w:rPr>
          <w:rFonts w:hint="eastAsia"/>
        </w:rPr>
        <w:t xml:space="preserve">　　議員おっしゃるように、子宮頸がんはワクチンで予防いたしまして、二十歳からは検診で早期発見、早期治療へつなげることが重要とされております。</w:t>
      </w:r>
    </w:p>
    <w:p w14:paraId="3956827B" w14:textId="77777777" w:rsidR="00B46012" w:rsidRDefault="00B46012" w:rsidP="00B46012">
      <w:pPr>
        <w:pStyle w:val="af5"/>
        <w:ind w:left="217" w:hanging="217"/>
      </w:pPr>
      <w:r>
        <w:rPr>
          <w:rFonts w:hint="eastAsia"/>
        </w:rPr>
        <w:t xml:space="preserve">　　「がん検診受診率向上施策ハンドブック」では、検診費用負担の軽減や、がん検診と特定健診の同時受診の実施、未受診者への再受診勧奨等の取組が紹介されているものでございます。</w:t>
      </w:r>
    </w:p>
    <w:p w14:paraId="46D8708A" w14:textId="77777777" w:rsidR="00B46012" w:rsidRDefault="00B46012" w:rsidP="00B46012">
      <w:pPr>
        <w:pStyle w:val="af5"/>
        <w:ind w:left="217" w:hanging="217"/>
      </w:pPr>
      <w:r>
        <w:rPr>
          <w:rFonts w:hint="eastAsia"/>
        </w:rPr>
        <w:t xml:space="preserve">　　町におきましては、既に検診費用負担の軽減として、対象者へ受診勧奨を兼ねた、女性特有がん無料クーポン券の通知、契約医療機関以外で受診した方への償還払いを行っておりま</w:t>
      </w:r>
      <w:r>
        <w:rPr>
          <w:rFonts w:hint="eastAsia"/>
        </w:rPr>
        <w:lastRenderedPageBreak/>
        <w:t>す。また、特定健診と同時受診が行える木もれ陽の里での集団検診を実施し、未受診者へははがきによる再受診勧奨、乳幼児健診や５歳児相談時に受診勧奨を行っている状況でございます。</w:t>
      </w:r>
    </w:p>
    <w:p w14:paraId="78623F63" w14:textId="77777777" w:rsidR="00B46012" w:rsidRDefault="00B46012" w:rsidP="00B46012">
      <w:pPr>
        <w:pStyle w:val="af5"/>
        <w:ind w:left="217" w:hanging="217"/>
      </w:pPr>
      <w:r>
        <w:rPr>
          <w:rFonts w:hint="eastAsia"/>
        </w:rPr>
        <w:t xml:space="preserve">　　</w:t>
      </w:r>
      <w:r>
        <w:rPr>
          <w:rFonts w:hint="eastAsia"/>
          <w:u w:val="double"/>
        </w:rPr>
        <w:t>今後におきましても、町の現状に合わせ、活用できる事例は活用したいと</w:t>
      </w:r>
      <w:r>
        <w:rPr>
          <w:rFonts w:hint="eastAsia"/>
        </w:rPr>
        <w:t>、そのように考えております。</w:t>
      </w:r>
    </w:p>
    <w:p w14:paraId="6C26B053" w14:textId="77777777" w:rsidR="00B46012" w:rsidRDefault="00B46012" w:rsidP="00B46012">
      <w:pPr>
        <w:pStyle w:val="af5"/>
        <w:ind w:left="217" w:hanging="217"/>
      </w:pPr>
      <w:r>
        <w:rPr>
          <w:rFonts w:hint="eastAsia"/>
        </w:rPr>
        <w:t xml:space="preserve">　　以上でございます。</w:t>
      </w:r>
    </w:p>
    <w:p w14:paraId="234747A1" w14:textId="77777777" w:rsidR="00B46012" w:rsidRDefault="00B46012" w:rsidP="00B46012">
      <w:pPr>
        <w:pStyle w:val="af5"/>
        <w:ind w:left="217" w:hanging="217"/>
      </w:pPr>
      <w:r>
        <w:rPr>
          <w:rFonts w:ascii="ＭＳ ゴシック" w:eastAsia="ＭＳ ゴシック" w:hAnsi="ＭＳ ゴシック" w:hint="eastAsia"/>
        </w:rPr>
        <w:t>○議長（遠山隆雄君）</w:t>
      </w:r>
      <w:r>
        <w:rPr>
          <w:rFonts w:hint="eastAsia"/>
        </w:rPr>
        <w:t xml:space="preserve">　答弁が終わりました。</w:t>
      </w:r>
    </w:p>
    <w:p w14:paraId="0093BF7D" w14:textId="77777777" w:rsidR="00B46012" w:rsidRDefault="00B46012" w:rsidP="00B46012">
      <w:pPr>
        <w:pStyle w:val="af5"/>
        <w:ind w:left="217" w:hanging="217"/>
      </w:pPr>
      <w:r>
        <w:rPr>
          <w:rFonts w:hint="eastAsia"/>
        </w:rPr>
        <w:t xml:space="preserve">　　12番、川島さゆり議員。</w:t>
      </w:r>
    </w:p>
    <w:p w14:paraId="3F25C346" w14:textId="77777777" w:rsidR="00B46012" w:rsidRDefault="00B46012" w:rsidP="00B46012">
      <w:pPr>
        <w:pStyle w:val="af4"/>
        <w:ind w:leftChars="0" w:left="217" w:hanging="217"/>
      </w:pPr>
      <w:r>
        <w:rPr>
          <w:rFonts w:hint="eastAsia"/>
        </w:rPr>
        <w:t>〔１２番　川島さゆり君登壇〕</w:t>
      </w:r>
    </w:p>
    <w:p w14:paraId="26C13C5C" w14:textId="77777777" w:rsidR="00B46012" w:rsidRDefault="00B46012" w:rsidP="00B46012">
      <w:pPr>
        <w:pStyle w:val="af5"/>
        <w:ind w:left="217" w:hanging="217"/>
      </w:pPr>
      <w:r>
        <w:rPr>
          <w:rFonts w:ascii="ＭＳ ゴシック" w:eastAsia="ＭＳ ゴシック" w:hAnsi="ＭＳ ゴシック" w:hint="eastAsia"/>
        </w:rPr>
        <w:t>○１２番（川島さゆり君）</w:t>
      </w:r>
      <w:r>
        <w:rPr>
          <w:rFonts w:hint="eastAsia"/>
        </w:rPr>
        <w:t xml:space="preserve">　様々取り組んでいただいたようでございますが、特に子宮がん検診、乳がん検診に関しては無料クーポン券という、私たち頂いておりますが、手厚くやっていただいたために、いつでも受けられるという、ちょっと安心感が出てしまって、どこかの自治体では、逆にワンコイン、500円で、それに戻せということじゃないんですよ。そういうことではないんですけれども、手厚くやっていただいたがために、いつでもできるという安心感でなかなか受診につながらないということもありますので、今努力はされていらっしゃるようですので、またぜひ参考にしていただきながら、取り組んでいただければと思いました。</w:t>
      </w:r>
    </w:p>
    <w:p w14:paraId="5E3551E3" w14:textId="674AAFAA" w:rsidR="00B46012" w:rsidRDefault="00B46012" w:rsidP="00B46012">
      <w:pPr>
        <w:pStyle w:val="af5"/>
        <w:ind w:left="217" w:hanging="217"/>
      </w:pPr>
    </w:p>
    <w:p w14:paraId="4BBBEE5D" w14:textId="77777777" w:rsidR="00C50B6B" w:rsidRDefault="00C50B6B" w:rsidP="00C50B6B">
      <w:pPr>
        <w:pStyle w:val="af5"/>
        <w:ind w:left="288" w:hanging="288"/>
        <w:rPr>
          <w:b/>
          <w:bCs/>
          <w:sz w:val="28"/>
          <w:szCs w:val="28"/>
          <w:bdr w:val="single" w:sz="4" w:space="0" w:color="auto" w:frame="1"/>
          <w:shd w:val="pct15" w:color="auto" w:fill="FFFFFF"/>
        </w:rPr>
      </w:pPr>
      <w:r>
        <w:rPr>
          <w:rFonts w:hint="eastAsia"/>
          <w:b/>
          <w:bCs/>
          <w:sz w:val="28"/>
          <w:szCs w:val="28"/>
          <w:bdr w:val="single" w:sz="4" w:space="0" w:color="auto" w:frame="1"/>
          <w:shd w:val="pct15" w:color="auto" w:fill="FFFFFF"/>
        </w:rPr>
        <w:t>2024年9月会議　一般質問</w:t>
      </w:r>
    </w:p>
    <w:p w14:paraId="03B43DD4" w14:textId="77777777" w:rsidR="00C50B6B" w:rsidRDefault="00C50B6B" w:rsidP="00C50B6B">
      <w:pPr>
        <w:pStyle w:val="af5"/>
        <w:ind w:left="0" w:firstLineChars="0" w:firstLine="0"/>
        <w:rPr>
          <w:b/>
          <w:bCs/>
          <w:sz w:val="28"/>
          <w:szCs w:val="28"/>
          <w:bdr w:val="single" w:sz="4" w:space="0" w:color="auto" w:frame="1"/>
          <w:shd w:val="pct15" w:color="auto" w:fill="FFFFFF"/>
        </w:rPr>
      </w:pPr>
      <w:r>
        <w:rPr>
          <w:rFonts w:hint="eastAsia"/>
          <w:b/>
          <w:bCs/>
          <w:sz w:val="28"/>
          <w:szCs w:val="28"/>
          <w:bdr w:val="single" w:sz="4" w:space="0" w:color="auto" w:frame="1"/>
          <w:shd w:val="pct15" w:color="auto" w:fill="FFFFFF"/>
        </w:rPr>
        <w:t>「教科書のバリアフリー法改正に伴う当町の施策について」を質問！！</w:t>
      </w:r>
    </w:p>
    <w:p w14:paraId="34B4B1E7" w14:textId="77777777" w:rsidR="00C50B6B" w:rsidRDefault="00C50B6B" w:rsidP="00C50B6B">
      <w:pPr>
        <w:pStyle w:val="af5"/>
        <w:ind w:left="217" w:hanging="217"/>
      </w:pPr>
      <w:r>
        <w:rPr>
          <w:rFonts w:hint="eastAsia"/>
        </w:rPr>
        <w:t xml:space="preserve">　　まず初めに、教科書のバリアフリー法改正に伴う当町の施策についてでございますけれども、本年７月12日、国会において通称、教科書バリアフリー法の一部改正案が可決、成立し、７月19日より施行されました。</w:t>
      </w:r>
    </w:p>
    <w:p w14:paraId="1319B420" w14:textId="77777777" w:rsidR="00C50B6B" w:rsidRDefault="00C50B6B" w:rsidP="00C50B6B">
      <w:pPr>
        <w:pStyle w:val="af5"/>
        <w:ind w:left="217" w:hanging="217"/>
      </w:pPr>
      <w:r>
        <w:rPr>
          <w:rFonts w:hint="eastAsia"/>
        </w:rPr>
        <w:t xml:space="preserve">　　教科書バリアフリー法は、障がい、その他の特性の有無にかかわらず、十分な教育が受けられる学校教育を推進するために、国会において平成20年に全会一致で成立いたしました。具体的には、教科書会社から提供された教科書データを活用し、ボランティア団体等が障がいのある児童生徒向けの音声教材等を作成しているところであります。</w:t>
      </w:r>
    </w:p>
    <w:p w14:paraId="5C1FF4DB" w14:textId="77777777" w:rsidR="00C50B6B" w:rsidRDefault="00C50B6B" w:rsidP="00C50B6B">
      <w:pPr>
        <w:pStyle w:val="af5"/>
        <w:ind w:left="217" w:hanging="217"/>
      </w:pPr>
      <w:r>
        <w:rPr>
          <w:rFonts w:hint="eastAsia"/>
        </w:rPr>
        <w:t xml:space="preserve">　　近年、外国人の児童生徒等、また、日本語の指導が必要な外国籍、日本国籍の児童生徒が増加しておりまして、障がいのある児童生徒のために作成されている、この音声教材が日本語に通じない児童生徒にとっても有用であるため、今回の法改正により、これらの方々に音</w:t>
      </w:r>
      <w:r>
        <w:rPr>
          <w:rFonts w:hint="eastAsia"/>
        </w:rPr>
        <w:lastRenderedPageBreak/>
        <w:t>声教材を使用して学習することが可能となりました。</w:t>
      </w:r>
    </w:p>
    <w:p w14:paraId="51016F77" w14:textId="77777777" w:rsidR="00C50B6B" w:rsidRDefault="00C50B6B" w:rsidP="00C50B6B">
      <w:pPr>
        <w:pStyle w:val="af5"/>
        <w:ind w:left="217" w:hanging="217"/>
      </w:pPr>
      <w:r>
        <w:rPr>
          <w:rFonts w:hint="eastAsia"/>
        </w:rPr>
        <w:t xml:space="preserve">　　また、十分な教育が受けられるようになったということを踏まえまして、次のことを伺ってまいります。</w:t>
      </w:r>
    </w:p>
    <w:p w14:paraId="3F1E1660" w14:textId="77777777" w:rsidR="00C50B6B" w:rsidRDefault="00C50B6B" w:rsidP="00C50B6B">
      <w:pPr>
        <w:pStyle w:val="af5"/>
        <w:ind w:left="217" w:hanging="217"/>
      </w:pPr>
      <w:r>
        <w:rPr>
          <w:rFonts w:hint="eastAsia"/>
        </w:rPr>
        <w:t xml:space="preserve">　　まず、１つ目の質問ですけれども、当町では外国籍、また、視覚障がいのある児童生徒への学習支援はどのようにされているのでしょうか。</w:t>
      </w:r>
    </w:p>
    <w:p w14:paraId="004D3B2B" w14:textId="77777777" w:rsidR="00C50B6B" w:rsidRDefault="00C50B6B" w:rsidP="00C50B6B">
      <w:pPr>
        <w:pStyle w:val="af5"/>
        <w:ind w:left="217" w:hanging="217"/>
      </w:pPr>
      <w:r>
        <w:rPr>
          <w:rFonts w:ascii="ＭＳ ゴシック" w:eastAsia="ＭＳ ゴシック" w:hAnsi="ＭＳ ゴシック" w:hint="eastAsia"/>
        </w:rPr>
        <w:t>○議長（遠山隆雄君）</w:t>
      </w:r>
      <w:r>
        <w:rPr>
          <w:rFonts w:hint="eastAsia"/>
        </w:rPr>
        <w:t xml:space="preserve">　答弁願います。</w:t>
      </w:r>
    </w:p>
    <w:p w14:paraId="2DE38F61" w14:textId="77777777" w:rsidR="00C50B6B" w:rsidRDefault="00C50B6B" w:rsidP="00C50B6B">
      <w:pPr>
        <w:pStyle w:val="af5"/>
        <w:ind w:left="217" w:hanging="217"/>
      </w:pPr>
      <w:r>
        <w:rPr>
          <w:rFonts w:hint="eastAsia"/>
        </w:rPr>
        <w:t xml:space="preserve">　　岩井こども教育課長。</w:t>
      </w:r>
    </w:p>
    <w:p w14:paraId="0E003CE8" w14:textId="77777777" w:rsidR="00C50B6B" w:rsidRDefault="00C50B6B" w:rsidP="00C50B6B">
      <w:pPr>
        <w:pStyle w:val="af4"/>
        <w:ind w:leftChars="0" w:left="217" w:hanging="217"/>
      </w:pPr>
      <w:r>
        <w:rPr>
          <w:rFonts w:hint="eastAsia"/>
        </w:rPr>
        <w:t>〔こども教育課長　岩井和成君登壇〕</w:t>
      </w:r>
    </w:p>
    <w:p w14:paraId="3A2D48C7" w14:textId="77777777" w:rsidR="00C50B6B" w:rsidRDefault="00C50B6B" w:rsidP="00C50B6B">
      <w:pPr>
        <w:pStyle w:val="af5"/>
        <w:ind w:left="217" w:hanging="217"/>
      </w:pPr>
      <w:r>
        <w:rPr>
          <w:rFonts w:ascii="ＭＳ ゴシック" w:eastAsia="ＭＳ ゴシック" w:hAnsi="ＭＳ ゴシック" w:hint="eastAsia"/>
        </w:rPr>
        <w:t>○こども教育課長（岩井和成君）</w:t>
      </w:r>
      <w:r>
        <w:rPr>
          <w:rFonts w:hint="eastAsia"/>
        </w:rPr>
        <w:t xml:space="preserve">　お答えいたします。</w:t>
      </w:r>
    </w:p>
    <w:p w14:paraId="764DD27B" w14:textId="77777777" w:rsidR="00C50B6B" w:rsidRDefault="00C50B6B" w:rsidP="00C50B6B">
      <w:pPr>
        <w:pStyle w:val="af5"/>
        <w:ind w:left="217" w:hanging="217"/>
      </w:pPr>
      <w:r>
        <w:rPr>
          <w:rFonts w:hint="eastAsia"/>
        </w:rPr>
        <w:t xml:space="preserve">　　日本語支援が困難な外国籍児童の学習支援につきましては、現在、東部小学校に１名、西部小学校に４名おり、各学校において翻訳機を利用したり教科書やプリントにルビを振ったものを配布したり、ＡＬＴ講師にも対応をしていただいております。</w:t>
      </w:r>
    </w:p>
    <w:p w14:paraId="2290B0DF" w14:textId="77777777" w:rsidR="00C50B6B" w:rsidRDefault="00C50B6B" w:rsidP="00C50B6B">
      <w:pPr>
        <w:pStyle w:val="af5"/>
        <w:ind w:left="217" w:hanging="217"/>
      </w:pPr>
      <w:r>
        <w:rPr>
          <w:rFonts w:hint="eastAsia"/>
        </w:rPr>
        <w:t xml:space="preserve">　　また、週に１度、町内の協力団体へ日本語講師を依頼しておりますし、アイザックにも依頼し、補助の対応を可能な限りお願いしているところであります。</w:t>
      </w:r>
    </w:p>
    <w:p w14:paraId="23DE1BFA" w14:textId="77777777" w:rsidR="00C50B6B" w:rsidRDefault="00C50B6B" w:rsidP="00C50B6B">
      <w:pPr>
        <w:pStyle w:val="af5"/>
        <w:ind w:left="217" w:hanging="217"/>
      </w:pPr>
      <w:r>
        <w:rPr>
          <w:rFonts w:hint="eastAsia"/>
        </w:rPr>
        <w:t xml:space="preserve">　　次に、視覚障がいにある児童生徒につきましては、今年度は小中学校ともおりませんが、昨年まで中学校に１名在籍しておりました。その際は、座席の配置や盲学校の先生から支援指導方法を教示していただき、本人と保護者と懇談しながら、拡大教科書や拡大プリント等を使用し、学習支援をしておりました。</w:t>
      </w:r>
    </w:p>
    <w:p w14:paraId="1AE40BCE" w14:textId="77777777" w:rsidR="00C50B6B" w:rsidRDefault="00C50B6B" w:rsidP="00C50B6B">
      <w:pPr>
        <w:pStyle w:val="af5"/>
        <w:ind w:left="217" w:hanging="217"/>
      </w:pPr>
      <w:r>
        <w:rPr>
          <w:rFonts w:hint="eastAsia"/>
        </w:rPr>
        <w:t xml:space="preserve">　　以上です。</w:t>
      </w:r>
    </w:p>
    <w:p w14:paraId="39A5AA57" w14:textId="77777777" w:rsidR="00C50B6B" w:rsidRDefault="00C50B6B" w:rsidP="00C50B6B">
      <w:pPr>
        <w:pStyle w:val="af5"/>
        <w:ind w:left="217" w:hanging="217"/>
      </w:pPr>
      <w:r>
        <w:rPr>
          <w:rFonts w:ascii="ＭＳ ゴシック" w:eastAsia="ＭＳ ゴシック" w:hAnsi="ＭＳ ゴシック" w:hint="eastAsia"/>
        </w:rPr>
        <w:t>○議長（遠山隆雄君）</w:t>
      </w:r>
      <w:r>
        <w:rPr>
          <w:rFonts w:hint="eastAsia"/>
        </w:rPr>
        <w:t xml:space="preserve">　答弁が終わりました。</w:t>
      </w:r>
    </w:p>
    <w:p w14:paraId="2384908B" w14:textId="77777777" w:rsidR="00C50B6B" w:rsidRDefault="00C50B6B" w:rsidP="00C50B6B">
      <w:pPr>
        <w:pStyle w:val="af5"/>
        <w:ind w:left="217" w:hanging="217"/>
      </w:pPr>
      <w:r>
        <w:rPr>
          <w:rFonts w:hint="eastAsia"/>
        </w:rPr>
        <w:t xml:space="preserve">　　12番、川島さゆり議員。</w:t>
      </w:r>
    </w:p>
    <w:p w14:paraId="2FA9DC2B" w14:textId="77777777" w:rsidR="00C50B6B" w:rsidRDefault="00C50B6B" w:rsidP="00C50B6B">
      <w:pPr>
        <w:pStyle w:val="af4"/>
        <w:ind w:leftChars="0" w:left="217" w:hanging="217"/>
      </w:pPr>
      <w:r>
        <w:rPr>
          <w:rFonts w:hint="eastAsia"/>
        </w:rPr>
        <w:t>〔１２番　川島さゆり君登壇〕</w:t>
      </w:r>
    </w:p>
    <w:p w14:paraId="227035E4" w14:textId="77777777" w:rsidR="00C50B6B" w:rsidRDefault="00C50B6B" w:rsidP="00C50B6B">
      <w:pPr>
        <w:pStyle w:val="af5"/>
        <w:ind w:left="217" w:hanging="217"/>
      </w:pPr>
      <w:r>
        <w:rPr>
          <w:rFonts w:ascii="ＭＳ ゴシック" w:eastAsia="ＭＳ ゴシック" w:hAnsi="ＭＳ ゴシック" w:hint="eastAsia"/>
        </w:rPr>
        <w:t>○１２番（川島さゆり君）</w:t>
      </w:r>
      <w:r>
        <w:rPr>
          <w:rFonts w:hint="eastAsia"/>
        </w:rPr>
        <w:t xml:space="preserve">　様々取り組んでいただいているようでございます。</w:t>
      </w:r>
    </w:p>
    <w:p w14:paraId="45D01E41" w14:textId="77777777" w:rsidR="00C50B6B" w:rsidRDefault="00C50B6B" w:rsidP="00C50B6B">
      <w:pPr>
        <w:pStyle w:val="af5"/>
        <w:ind w:left="217" w:hanging="217"/>
      </w:pPr>
      <w:r>
        <w:rPr>
          <w:rFonts w:hint="eastAsia"/>
        </w:rPr>
        <w:t xml:space="preserve">　　それでは、（２）の質問に入ります。</w:t>
      </w:r>
    </w:p>
    <w:p w14:paraId="5C2586D1" w14:textId="77777777" w:rsidR="00C50B6B" w:rsidRDefault="00C50B6B" w:rsidP="00C50B6B">
      <w:pPr>
        <w:pStyle w:val="af5"/>
        <w:ind w:left="217" w:hanging="217"/>
      </w:pPr>
      <w:r>
        <w:rPr>
          <w:rFonts w:hint="eastAsia"/>
        </w:rPr>
        <w:t xml:space="preserve">　　現状のマルチメディアデイジー教科書の活用状況を教えていただきたいのと、当町でも、先ほど来、日本語が分からなくて学校に行けない支援が必要な児童や生徒さん、実際にいらっしゃる中で、今回の法改正を受けまして、当町の施策として実施すること、また、できることがありましたら教えていただきたいと思います。</w:t>
      </w:r>
    </w:p>
    <w:p w14:paraId="26B1ECA6" w14:textId="77777777" w:rsidR="00C50B6B" w:rsidRDefault="00C50B6B" w:rsidP="00C50B6B">
      <w:pPr>
        <w:pStyle w:val="af5"/>
        <w:ind w:left="217" w:hanging="217"/>
      </w:pPr>
      <w:r>
        <w:rPr>
          <w:rFonts w:ascii="ＭＳ ゴシック" w:eastAsia="ＭＳ ゴシック" w:hAnsi="ＭＳ ゴシック" w:hint="eastAsia"/>
        </w:rPr>
        <w:t>○議長（遠山隆雄君）</w:t>
      </w:r>
      <w:r>
        <w:rPr>
          <w:rFonts w:hint="eastAsia"/>
        </w:rPr>
        <w:t xml:space="preserve">　答弁願います。</w:t>
      </w:r>
    </w:p>
    <w:p w14:paraId="12D0654A" w14:textId="77777777" w:rsidR="00C50B6B" w:rsidRDefault="00C50B6B" w:rsidP="00C50B6B">
      <w:pPr>
        <w:pStyle w:val="af5"/>
        <w:ind w:left="217" w:hanging="217"/>
      </w:pPr>
      <w:r>
        <w:rPr>
          <w:rFonts w:hint="eastAsia"/>
        </w:rPr>
        <w:t xml:space="preserve">　　岩井こども教育課長。</w:t>
      </w:r>
    </w:p>
    <w:p w14:paraId="5FCA7836" w14:textId="77777777" w:rsidR="00C50B6B" w:rsidRDefault="00C50B6B" w:rsidP="00C50B6B">
      <w:pPr>
        <w:pStyle w:val="af4"/>
        <w:ind w:leftChars="0" w:left="217" w:hanging="217"/>
      </w:pPr>
      <w:r>
        <w:rPr>
          <w:rFonts w:hint="eastAsia"/>
        </w:rPr>
        <w:lastRenderedPageBreak/>
        <w:t>〔こども教育課長　岩井和成君登壇〕</w:t>
      </w:r>
    </w:p>
    <w:p w14:paraId="75728F86" w14:textId="77777777" w:rsidR="00C50B6B" w:rsidRDefault="00C50B6B" w:rsidP="00C50B6B">
      <w:pPr>
        <w:pStyle w:val="af5"/>
        <w:ind w:left="217" w:hanging="217"/>
      </w:pPr>
      <w:r>
        <w:rPr>
          <w:rFonts w:ascii="ＭＳ ゴシック" w:eastAsia="ＭＳ ゴシック" w:hAnsi="ＭＳ ゴシック" w:hint="eastAsia"/>
        </w:rPr>
        <w:t>○こども教育課長（岩井和成君）</w:t>
      </w:r>
      <w:r>
        <w:rPr>
          <w:rFonts w:hint="eastAsia"/>
        </w:rPr>
        <w:t xml:space="preserve">　お答えいたします。</w:t>
      </w:r>
    </w:p>
    <w:p w14:paraId="46F8F4B3" w14:textId="77777777" w:rsidR="00C50B6B" w:rsidRDefault="00C50B6B" w:rsidP="00C50B6B">
      <w:pPr>
        <w:pStyle w:val="af5"/>
        <w:ind w:left="217" w:hanging="217"/>
      </w:pPr>
      <w:r>
        <w:rPr>
          <w:rFonts w:hint="eastAsia"/>
        </w:rPr>
        <w:t xml:space="preserve">　　法改正以前より当町といたしましては、デイジー教科書をダウンロードし、利用できる状況となっております。現在、デイジー教科書を利用している児童は、発達障がいの特性を持つ児童となります。</w:t>
      </w:r>
    </w:p>
    <w:p w14:paraId="57D05BF4" w14:textId="77777777" w:rsidR="00C50B6B" w:rsidRDefault="00C50B6B" w:rsidP="00C50B6B">
      <w:pPr>
        <w:pStyle w:val="af5"/>
        <w:ind w:left="217" w:hanging="217"/>
      </w:pPr>
      <w:r>
        <w:rPr>
          <w:rFonts w:hint="eastAsia"/>
        </w:rPr>
        <w:t xml:space="preserve">　　今後におきましても、視覚障がいも含めて、対象となり得る児童生徒には、本人の希望や保護者の意見を確認しながら対応してまいりたいと考えております。</w:t>
      </w:r>
    </w:p>
    <w:p w14:paraId="6F64932D" w14:textId="77777777" w:rsidR="00C50B6B" w:rsidRDefault="00C50B6B" w:rsidP="00C50B6B">
      <w:pPr>
        <w:pStyle w:val="af5"/>
        <w:ind w:left="217" w:hanging="217"/>
      </w:pPr>
      <w:r>
        <w:rPr>
          <w:rFonts w:hint="eastAsia"/>
        </w:rPr>
        <w:t xml:space="preserve">　　以上です。</w:t>
      </w:r>
    </w:p>
    <w:p w14:paraId="006F2900" w14:textId="77777777" w:rsidR="00C50B6B" w:rsidRDefault="00C50B6B" w:rsidP="00C50B6B">
      <w:pPr>
        <w:pStyle w:val="af5"/>
        <w:ind w:left="217" w:hanging="217"/>
      </w:pPr>
      <w:r>
        <w:rPr>
          <w:rFonts w:ascii="ＭＳ ゴシック" w:eastAsia="ＭＳ ゴシック" w:hAnsi="ＭＳ ゴシック" w:hint="eastAsia"/>
        </w:rPr>
        <w:t>○議長（遠山隆雄君）</w:t>
      </w:r>
      <w:r>
        <w:rPr>
          <w:rFonts w:hint="eastAsia"/>
        </w:rPr>
        <w:t xml:space="preserve">　答弁が終わりました。</w:t>
      </w:r>
    </w:p>
    <w:p w14:paraId="43849E05" w14:textId="77777777" w:rsidR="00C50B6B" w:rsidRDefault="00C50B6B" w:rsidP="00C50B6B">
      <w:pPr>
        <w:pStyle w:val="af5"/>
        <w:ind w:left="217" w:hanging="217"/>
      </w:pPr>
      <w:r>
        <w:rPr>
          <w:rFonts w:hint="eastAsia"/>
        </w:rPr>
        <w:t xml:space="preserve">　　12番、川島さゆり議員。</w:t>
      </w:r>
    </w:p>
    <w:p w14:paraId="51AF086C" w14:textId="77777777" w:rsidR="00C50B6B" w:rsidRDefault="00C50B6B" w:rsidP="00C50B6B">
      <w:pPr>
        <w:pStyle w:val="af4"/>
        <w:ind w:leftChars="0" w:left="217" w:hanging="217"/>
      </w:pPr>
      <w:r>
        <w:rPr>
          <w:rFonts w:hint="eastAsia"/>
        </w:rPr>
        <w:t>〔１２番　川島さゆり君登壇〕</w:t>
      </w:r>
    </w:p>
    <w:p w14:paraId="42E2FE09" w14:textId="77777777" w:rsidR="00C50B6B" w:rsidRDefault="00C50B6B" w:rsidP="00C50B6B">
      <w:pPr>
        <w:pStyle w:val="af5"/>
        <w:ind w:left="217" w:hanging="217"/>
      </w:pPr>
      <w:r>
        <w:rPr>
          <w:rFonts w:ascii="ＭＳ ゴシック" w:eastAsia="ＭＳ ゴシック" w:hAnsi="ＭＳ ゴシック" w:hint="eastAsia"/>
        </w:rPr>
        <w:t>○１２番（川島さゆり君）</w:t>
      </w:r>
      <w:r>
        <w:rPr>
          <w:rFonts w:hint="eastAsia"/>
        </w:rPr>
        <w:t xml:space="preserve">　ダウンロードして使っていただいている。発達障がいの児童生徒には有用ですので、使っていただきたいと思います。</w:t>
      </w:r>
    </w:p>
    <w:p w14:paraId="19388134" w14:textId="77777777" w:rsidR="00C50B6B" w:rsidRDefault="00C50B6B" w:rsidP="00C50B6B">
      <w:pPr>
        <w:pStyle w:val="af5"/>
        <w:ind w:left="217" w:hanging="217"/>
      </w:pPr>
      <w:r>
        <w:rPr>
          <w:rFonts w:hint="eastAsia"/>
        </w:rPr>
        <w:t xml:space="preserve">　　それで、先ほど来、日本語が分からない方にもこれから使えることになりましたので、これご承知おきいただいてということになると思いますので、次の質問に入っていきたいと思います。</w:t>
      </w:r>
    </w:p>
    <w:p w14:paraId="27C16AE1" w14:textId="77777777" w:rsidR="00C50B6B" w:rsidRDefault="00C50B6B" w:rsidP="00C50B6B">
      <w:pPr>
        <w:pStyle w:val="af5"/>
        <w:ind w:left="217" w:hanging="217"/>
      </w:pPr>
      <w:r>
        <w:rPr>
          <w:rFonts w:hint="eastAsia"/>
        </w:rPr>
        <w:t xml:space="preserve">　　今、拡大教科書がちょっと出たので安心していますけれども、（３）のほうへ入らせていただきます。</w:t>
      </w:r>
    </w:p>
    <w:p w14:paraId="422DFC0D" w14:textId="38E367FF" w:rsidR="00C50B6B" w:rsidRDefault="00C50B6B" w:rsidP="00C50B6B">
      <w:pPr>
        <w:pStyle w:val="af5"/>
        <w:ind w:left="217" w:hanging="217"/>
      </w:pPr>
      <w:r>
        <w:rPr>
          <w:rFonts w:hint="eastAsia"/>
        </w:rPr>
        <w:t xml:space="preserve">　　文部科学省のホームページには、視覚障がいをお持ちの児童生徒には、先ほど使っていらっしゃるという話、大変安心していますけれども、ＰＤＦ版の拡大教科書というものがございますけれども、これらをはじめといたしまして、音声教材等の中にはデイジー教科書のほかにも複数の大学等の音声教材を提供しております。例えば、東大、また、広島大学のほうでは、ちょっとデイジーに近いのかなと思いますけれども、読み上げでハイライト、よく皆さん、カラオケに行きますと、歌っているところがアンダーバーというか、ハイライトで出ると思いますが、ああいうことができるのがハイライトという</w:t>
      </w:r>
      <w:r w:rsidR="008429C0">
        <w:rPr>
          <w:rFonts w:hint="eastAsia"/>
        </w:rPr>
        <w:t>もの</w:t>
      </w:r>
      <w:r>
        <w:rPr>
          <w:rFonts w:hint="eastAsia"/>
        </w:rPr>
        <w:t>なんですけれども、この２つの大学が、このようなことを提供しております。</w:t>
      </w:r>
    </w:p>
    <w:p w14:paraId="792B4F0B" w14:textId="77777777" w:rsidR="00C50B6B" w:rsidRDefault="00C50B6B" w:rsidP="00C50B6B">
      <w:pPr>
        <w:pStyle w:val="af5"/>
        <w:ind w:left="217" w:hanging="217"/>
      </w:pPr>
      <w:r>
        <w:rPr>
          <w:rFonts w:hint="eastAsia"/>
        </w:rPr>
        <w:t xml:space="preserve">　　あと、ＮＰＯのエッグという法人ですけれども、これは音声のみの提供がございます。あと、慶応義塾大学では拡大教科書、先ほど出ていました。拡大教科書を提供していただいているようでございます。</w:t>
      </w:r>
    </w:p>
    <w:p w14:paraId="0D844E6A" w14:textId="33A80A41" w:rsidR="00C50B6B" w:rsidRDefault="00C50B6B" w:rsidP="00C50B6B">
      <w:pPr>
        <w:pStyle w:val="af5"/>
        <w:ind w:left="217" w:hanging="217"/>
      </w:pPr>
      <w:r>
        <w:rPr>
          <w:rFonts w:hint="eastAsia"/>
        </w:rPr>
        <w:t xml:space="preserve">　　あと、私が今、注目したのが茨城大学と愛媛大学で、こういう音声ペンを使いまして、音</w:t>
      </w:r>
      <w:r>
        <w:rPr>
          <w:rFonts w:hint="eastAsia"/>
        </w:rPr>
        <w:lastRenderedPageBreak/>
        <w:t>声ペンでなぞりますと、そこが音声で出てくるというものを何か開発しているらしいので、このようなことも教材の活用という意味で何かできるかなという意味で質問させていただきますけれども、このような教材を提供していますけれども、何かお考えはございますでしょうか。</w:t>
      </w:r>
    </w:p>
    <w:p w14:paraId="27C0DDE6" w14:textId="77777777" w:rsidR="00C50B6B" w:rsidRDefault="00C50B6B" w:rsidP="00C50B6B">
      <w:pPr>
        <w:pStyle w:val="af5"/>
        <w:ind w:left="217" w:hanging="217"/>
      </w:pPr>
      <w:r>
        <w:rPr>
          <w:rFonts w:ascii="ＭＳ ゴシック" w:eastAsia="ＭＳ ゴシック" w:hAnsi="ＭＳ ゴシック" w:hint="eastAsia"/>
        </w:rPr>
        <w:t>○議長（遠山隆雄君）</w:t>
      </w:r>
      <w:r>
        <w:rPr>
          <w:rFonts w:hint="eastAsia"/>
        </w:rPr>
        <w:t xml:space="preserve">　答弁願います。</w:t>
      </w:r>
    </w:p>
    <w:p w14:paraId="2D0D8C89" w14:textId="77777777" w:rsidR="00C50B6B" w:rsidRDefault="00C50B6B" w:rsidP="00C50B6B">
      <w:pPr>
        <w:pStyle w:val="af5"/>
        <w:ind w:left="217" w:hanging="217"/>
      </w:pPr>
      <w:r>
        <w:rPr>
          <w:rFonts w:hint="eastAsia"/>
        </w:rPr>
        <w:t xml:space="preserve">　　岩井こども教育課長。</w:t>
      </w:r>
    </w:p>
    <w:p w14:paraId="7BD51E49" w14:textId="77777777" w:rsidR="00C50B6B" w:rsidRDefault="00C50B6B" w:rsidP="00C50B6B">
      <w:pPr>
        <w:pStyle w:val="af4"/>
        <w:ind w:leftChars="0" w:left="217" w:hanging="217"/>
      </w:pPr>
      <w:r>
        <w:rPr>
          <w:rFonts w:hint="eastAsia"/>
        </w:rPr>
        <w:t>〔こども教育課長　岩井和成君登壇〕</w:t>
      </w:r>
    </w:p>
    <w:p w14:paraId="39F7D167" w14:textId="77777777" w:rsidR="00C50B6B" w:rsidRDefault="00C50B6B" w:rsidP="00C50B6B">
      <w:pPr>
        <w:pStyle w:val="af5"/>
        <w:ind w:left="217" w:hanging="217"/>
      </w:pPr>
      <w:r>
        <w:rPr>
          <w:rFonts w:ascii="ＭＳ ゴシック" w:eastAsia="ＭＳ ゴシック" w:hAnsi="ＭＳ ゴシック" w:hint="eastAsia"/>
        </w:rPr>
        <w:t>○こども教育課長（岩井和成君）</w:t>
      </w:r>
      <w:r>
        <w:rPr>
          <w:rFonts w:hint="eastAsia"/>
        </w:rPr>
        <w:t xml:space="preserve">　お答えいたします。</w:t>
      </w:r>
    </w:p>
    <w:p w14:paraId="7329320F" w14:textId="77777777" w:rsidR="00C50B6B" w:rsidRDefault="00C50B6B" w:rsidP="00C50B6B">
      <w:pPr>
        <w:pStyle w:val="af5"/>
        <w:ind w:left="217" w:hanging="217"/>
      </w:pPr>
      <w:r>
        <w:rPr>
          <w:rFonts w:hint="eastAsia"/>
        </w:rPr>
        <w:t xml:space="preserve">　　既に各学校では、様々な配慮や教材等を準備しております。現在、拡大教科書を利用している児童生徒はおりませんが、過去には本人と保護者の申出により、拡大教科書を利用しておりました。</w:t>
      </w:r>
    </w:p>
    <w:p w14:paraId="0E725AE5" w14:textId="77777777" w:rsidR="00C50B6B" w:rsidRDefault="00C50B6B" w:rsidP="00C50B6B">
      <w:pPr>
        <w:pStyle w:val="af5"/>
        <w:ind w:left="217" w:hanging="217"/>
      </w:pPr>
      <w:r>
        <w:rPr>
          <w:rFonts w:hint="eastAsia"/>
        </w:rPr>
        <w:t xml:space="preserve">　　また、合理的配慮として、学習プリントや定期テスト等でも拡大したものを利用し、高校受験の際にも拡大したものを用いて受験できるようにした経過がございます。</w:t>
      </w:r>
    </w:p>
    <w:p w14:paraId="5415B6F7" w14:textId="77777777" w:rsidR="00C50B6B" w:rsidRDefault="00C50B6B" w:rsidP="00C50B6B">
      <w:pPr>
        <w:pStyle w:val="af5"/>
        <w:ind w:left="217" w:hanging="217"/>
      </w:pPr>
      <w:r>
        <w:rPr>
          <w:rFonts w:hint="eastAsia"/>
        </w:rPr>
        <w:t xml:space="preserve">　　したがいまして、デイジー教科書を含め、その他の音声教材や拡大教科書等を障がいの度合いや日本語指導の困難さを考慮しつつ、本人の希望、保護者の意見等を踏まえ、しっかり協議した中で最良の選択ができるよう対応をしてまいりたいと考えております。</w:t>
      </w:r>
    </w:p>
    <w:p w14:paraId="60190F46" w14:textId="77777777" w:rsidR="00C50B6B" w:rsidRDefault="00C50B6B" w:rsidP="00C50B6B">
      <w:pPr>
        <w:pStyle w:val="af5"/>
        <w:ind w:left="217" w:hanging="217"/>
      </w:pPr>
      <w:r>
        <w:rPr>
          <w:rFonts w:hint="eastAsia"/>
        </w:rPr>
        <w:t xml:space="preserve">　　以上です。</w:t>
      </w:r>
    </w:p>
    <w:p w14:paraId="3C6BDFB3" w14:textId="77777777" w:rsidR="00C50B6B" w:rsidRDefault="00C50B6B" w:rsidP="00C50B6B">
      <w:pPr>
        <w:pStyle w:val="af5"/>
        <w:ind w:left="217" w:hanging="217"/>
      </w:pPr>
      <w:r>
        <w:rPr>
          <w:rFonts w:ascii="ＭＳ ゴシック" w:eastAsia="ＭＳ ゴシック" w:hAnsi="ＭＳ ゴシック" w:hint="eastAsia"/>
        </w:rPr>
        <w:t>○議長（遠山隆雄君）</w:t>
      </w:r>
      <w:r>
        <w:rPr>
          <w:rFonts w:hint="eastAsia"/>
        </w:rPr>
        <w:t xml:space="preserve">　答弁が終わりました。</w:t>
      </w:r>
    </w:p>
    <w:p w14:paraId="1171A5C1" w14:textId="77777777" w:rsidR="00C50B6B" w:rsidRDefault="00C50B6B" w:rsidP="00C50B6B">
      <w:pPr>
        <w:pStyle w:val="af5"/>
        <w:ind w:left="217" w:hanging="217"/>
      </w:pPr>
      <w:r>
        <w:rPr>
          <w:rFonts w:hint="eastAsia"/>
        </w:rPr>
        <w:t xml:space="preserve">　　12番、川島さゆり議員。</w:t>
      </w:r>
    </w:p>
    <w:p w14:paraId="4FF09AC7" w14:textId="77777777" w:rsidR="00C50B6B" w:rsidRDefault="00C50B6B" w:rsidP="00C50B6B">
      <w:pPr>
        <w:pStyle w:val="af4"/>
        <w:ind w:leftChars="0" w:left="217" w:hanging="217"/>
      </w:pPr>
      <w:r>
        <w:rPr>
          <w:rFonts w:hint="eastAsia"/>
        </w:rPr>
        <w:t>〔１２番　川島さゆり君登壇〕</w:t>
      </w:r>
    </w:p>
    <w:p w14:paraId="5C6EB0F0" w14:textId="77777777" w:rsidR="00C50B6B" w:rsidRDefault="00C50B6B" w:rsidP="00C50B6B">
      <w:pPr>
        <w:pStyle w:val="af5"/>
        <w:ind w:left="217" w:hanging="217"/>
      </w:pPr>
      <w:r>
        <w:rPr>
          <w:rFonts w:ascii="ＭＳ ゴシック" w:eastAsia="ＭＳ ゴシック" w:hAnsi="ＭＳ ゴシック" w:hint="eastAsia"/>
        </w:rPr>
        <w:t>○１２番（川島さゆり君）</w:t>
      </w:r>
      <w:r>
        <w:rPr>
          <w:rFonts w:hint="eastAsia"/>
        </w:rPr>
        <w:t xml:space="preserve">　今、課長おっしゃったとおり、度合いがありますので、それは様々、均一に１つにはなりませんので、その方の当事者の方たちに合ったものを、当事者の方と、また、保護者の方としっかり話し合ってやっていただけるということで、この辺は安心したいと思います。</w:t>
      </w:r>
    </w:p>
    <w:p w14:paraId="1D86CF91" w14:textId="6E9DB99B" w:rsidR="00C50B6B" w:rsidRDefault="00C50B6B" w:rsidP="00C50B6B">
      <w:pPr>
        <w:pStyle w:val="af5"/>
        <w:ind w:left="217" w:hanging="217"/>
      </w:pPr>
      <w:r>
        <w:rPr>
          <w:rFonts w:hint="eastAsia"/>
        </w:rPr>
        <w:t xml:space="preserve">　　それで、（４）の質問に入らせていただきますけれども、この間、全員協議会でもちょっとお話が出たんですが、これから開校に向けて予定されています、検討されております信州オープンドアスクール、大変お聞きしたときに、大変私たちも期待をするものでございますが、こちらのほうで、この音声教材の活用の予定はいかがでしょうか。というのも、あのとき、私、質問したんですけれども、日本語が分からない方たち、支援が必要な方たちがいますので、ここで使っていただければ</w:t>
      </w:r>
      <w:r w:rsidR="006E3200">
        <w:rPr>
          <w:rFonts w:hint="eastAsia"/>
        </w:rPr>
        <w:t>と</w:t>
      </w:r>
      <w:r>
        <w:rPr>
          <w:rFonts w:hint="eastAsia"/>
        </w:rPr>
        <w:t>思って、あのとき質問したんですけれども、いかがで</w:t>
      </w:r>
      <w:r>
        <w:rPr>
          <w:rFonts w:hint="eastAsia"/>
        </w:rPr>
        <w:lastRenderedPageBreak/>
        <w:t>しょうか。</w:t>
      </w:r>
    </w:p>
    <w:p w14:paraId="57D5A220" w14:textId="77777777" w:rsidR="00C50B6B" w:rsidRDefault="00C50B6B" w:rsidP="00C50B6B">
      <w:pPr>
        <w:pStyle w:val="af5"/>
        <w:ind w:left="217" w:hanging="217"/>
      </w:pPr>
      <w:r>
        <w:rPr>
          <w:rFonts w:ascii="ＭＳ ゴシック" w:eastAsia="ＭＳ ゴシック" w:hAnsi="ＭＳ ゴシック" w:hint="eastAsia"/>
        </w:rPr>
        <w:t>○議長（遠山隆雄君）</w:t>
      </w:r>
      <w:r>
        <w:rPr>
          <w:rFonts w:hint="eastAsia"/>
        </w:rPr>
        <w:t xml:space="preserve">　答弁願います。</w:t>
      </w:r>
    </w:p>
    <w:p w14:paraId="39B98529" w14:textId="77777777" w:rsidR="00C50B6B" w:rsidRDefault="00C50B6B" w:rsidP="00C50B6B">
      <w:pPr>
        <w:pStyle w:val="af5"/>
        <w:ind w:left="217" w:hanging="217"/>
      </w:pPr>
      <w:r>
        <w:rPr>
          <w:rFonts w:hint="eastAsia"/>
        </w:rPr>
        <w:t xml:space="preserve">　　岩井こども教育課長。</w:t>
      </w:r>
    </w:p>
    <w:p w14:paraId="1D364013" w14:textId="77777777" w:rsidR="00C50B6B" w:rsidRDefault="00C50B6B" w:rsidP="00C50B6B">
      <w:pPr>
        <w:pStyle w:val="af4"/>
        <w:ind w:leftChars="0" w:left="217" w:hanging="217"/>
      </w:pPr>
      <w:r>
        <w:rPr>
          <w:rFonts w:hint="eastAsia"/>
        </w:rPr>
        <w:t>〔こども教育課長　岩井和成君登壇〕</w:t>
      </w:r>
    </w:p>
    <w:p w14:paraId="4544EBFF" w14:textId="77777777" w:rsidR="00C50B6B" w:rsidRDefault="00C50B6B" w:rsidP="00C50B6B">
      <w:pPr>
        <w:pStyle w:val="af5"/>
        <w:ind w:left="217" w:hanging="217"/>
      </w:pPr>
      <w:r>
        <w:rPr>
          <w:rFonts w:ascii="ＭＳ ゴシック" w:eastAsia="ＭＳ ゴシック" w:hAnsi="ＭＳ ゴシック" w:hint="eastAsia"/>
        </w:rPr>
        <w:t>○こども教育課長（岩井和成君）</w:t>
      </w:r>
      <w:r>
        <w:rPr>
          <w:rFonts w:hint="eastAsia"/>
        </w:rPr>
        <w:t xml:space="preserve">　お答えいたします。</w:t>
      </w:r>
    </w:p>
    <w:p w14:paraId="001E8057" w14:textId="77777777" w:rsidR="00C50B6B" w:rsidRDefault="00C50B6B" w:rsidP="00C50B6B">
      <w:pPr>
        <w:pStyle w:val="af5"/>
        <w:ind w:left="217" w:hanging="217"/>
      </w:pPr>
      <w:r>
        <w:rPr>
          <w:rFonts w:hint="eastAsia"/>
        </w:rPr>
        <w:t xml:space="preserve">　　今後、長野県と学びの多様化学校設置並びに夜間中学設置の個別協議を進めてまいりますが、設置の方向となった際には、学校内容をはじめとする生徒の受入れに関しても当然議論となりますので、その際に音声教材等を必要とする生徒の対応におきましても、しっかりと取り組んでまいりたいと考えております。</w:t>
      </w:r>
    </w:p>
    <w:p w14:paraId="2D2E2FE5" w14:textId="77777777" w:rsidR="00C50B6B" w:rsidRDefault="00C50B6B" w:rsidP="00C50B6B">
      <w:pPr>
        <w:pStyle w:val="af5"/>
        <w:ind w:left="217" w:hanging="217"/>
      </w:pPr>
      <w:r>
        <w:rPr>
          <w:rFonts w:hint="eastAsia"/>
        </w:rPr>
        <w:t xml:space="preserve">　　以上です。</w:t>
      </w:r>
    </w:p>
    <w:p w14:paraId="5FF03710" w14:textId="77777777" w:rsidR="00C50B6B" w:rsidRDefault="00C50B6B" w:rsidP="00C50B6B">
      <w:pPr>
        <w:pStyle w:val="af5"/>
        <w:ind w:left="217" w:hanging="217"/>
      </w:pPr>
      <w:r>
        <w:rPr>
          <w:rFonts w:ascii="ＭＳ ゴシック" w:eastAsia="ＭＳ ゴシック" w:hAnsi="ＭＳ ゴシック" w:hint="eastAsia"/>
        </w:rPr>
        <w:t>○議長（遠山隆雄君）</w:t>
      </w:r>
      <w:r>
        <w:rPr>
          <w:rFonts w:hint="eastAsia"/>
        </w:rPr>
        <w:t xml:space="preserve">　答弁が終わりました。</w:t>
      </w:r>
    </w:p>
    <w:p w14:paraId="1D7D44FE" w14:textId="77777777" w:rsidR="00C50B6B" w:rsidRDefault="00C50B6B" w:rsidP="00C50B6B">
      <w:pPr>
        <w:pStyle w:val="af5"/>
        <w:ind w:left="217" w:hanging="217"/>
      </w:pPr>
      <w:r>
        <w:rPr>
          <w:rFonts w:hint="eastAsia"/>
        </w:rPr>
        <w:t xml:space="preserve">　　12番、川島さゆり議員。</w:t>
      </w:r>
    </w:p>
    <w:p w14:paraId="69CC987E" w14:textId="77777777" w:rsidR="00C50B6B" w:rsidRDefault="00C50B6B" w:rsidP="00C50B6B">
      <w:pPr>
        <w:pStyle w:val="af4"/>
        <w:ind w:leftChars="0" w:left="217" w:hanging="217"/>
      </w:pPr>
      <w:r>
        <w:rPr>
          <w:rFonts w:hint="eastAsia"/>
        </w:rPr>
        <w:t>〔１２番　川島さゆり君登壇〕</w:t>
      </w:r>
    </w:p>
    <w:p w14:paraId="6902F9E7" w14:textId="77777777" w:rsidR="00C50B6B" w:rsidRDefault="00C50B6B" w:rsidP="00C50B6B">
      <w:pPr>
        <w:pStyle w:val="af5"/>
        <w:ind w:left="217" w:hanging="217"/>
      </w:pPr>
      <w:r>
        <w:rPr>
          <w:rFonts w:ascii="ＭＳ ゴシック" w:eastAsia="ＭＳ ゴシック" w:hAnsi="ＭＳ ゴシック" w:hint="eastAsia"/>
        </w:rPr>
        <w:t>○１２番（川島さゆり君）</w:t>
      </w:r>
      <w:r>
        <w:rPr>
          <w:rFonts w:hint="eastAsia"/>
        </w:rPr>
        <w:t xml:space="preserve">　その答弁をいただけて、大変安心をしましたけれども、今回の質問は、改正が行われて、町も情報は察知されていると思いましたけれども、このようなことができるということで、ぜひ頭の中に入れておいていただいて、これからいろいろ取組をしていただければと思いまして質問させていただいた次第でございます。分かりました。１つ目の質問は以上でございます。</w:t>
      </w:r>
    </w:p>
    <w:p w14:paraId="323A14D8" w14:textId="77777777" w:rsidR="00C50B6B" w:rsidRDefault="00C50B6B" w:rsidP="00C50B6B">
      <w:pPr>
        <w:pStyle w:val="af5"/>
        <w:ind w:left="217" w:hanging="217"/>
      </w:pPr>
    </w:p>
    <w:p w14:paraId="793E7AF5" w14:textId="77777777" w:rsidR="00C50B6B" w:rsidRDefault="00C50B6B" w:rsidP="00C50B6B">
      <w:pPr>
        <w:pStyle w:val="af5"/>
        <w:ind w:left="328" w:hanging="328"/>
        <w:rPr>
          <w:b/>
          <w:bCs/>
          <w:sz w:val="32"/>
          <w:szCs w:val="32"/>
          <w:bdr w:val="single" w:sz="4" w:space="0" w:color="auto" w:frame="1"/>
          <w:shd w:val="pct15" w:color="auto" w:fill="FFFFFF"/>
        </w:rPr>
      </w:pPr>
      <w:r>
        <w:rPr>
          <w:rFonts w:hint="eastAsia"/>
          <w:b/>
          <w:bCs/>
          <w:sz w:val="32"/>
          <w:szCs w:val="32"/>
          <w:bdr w:val="single" w:sz="4" w:space="0" w:color="auto" w:frame="1"/>
          <w:shd w:val="pct15" w:color="auto" w:fill="FFFFFF"/>
        </w:rPr>
        <w:t>「視覚障がい者等の情報取得について」を質問！！</w:t>
      </w:r>
    </w:p>
    <w:p w14:paraId="6CFFF6B2" w14:textId="77777777" w:rsidR="00C50B6B" w:rsidRDefault="00C50B6B" w:rsidP="00C50B6B">
      <w:pPr>
        <w:pStyle w:val="af5"/>
        <w:ind w:left="217" w:hanging="217"/>
      </w:pPr>
      <w:r>
        <w:rPr>
          <w:rFonts w:hint="eastAsia"/>
        </w:rPr>
        <w:t xml:space="preserve">　　視覚障がい、弱視や、また、視覚障がいのある方、また、小さな文字が読めない高齢者の方にとりまして、情報入手は音声が頼りとなります。確かに、点字や補助者による代読ですとか文字コード情報に変換して読み上げる装置やアプリはございますけれども、個人情報が記載された書類等は自分で読んで確認したいという方がいらっしゃいます。要するに、聞かれたくない個人情報もあるということでございます。</w:t>
      </w:r>
    </w:p>
    <w:p w14:paraId="32A807DF" w14:textId="77777777" w:rsidR="00C50B6B" w:rsidRDefault="00C50B6B" w:rsidP="00C50B6B">
      <w:pPr>
        <w:pStyle w:val="af5"/>
        <w:ind w:left="217" w:hanging="217"/>
      </w:pPr>
      <w:r>
        <w:rPr>
          <w:rFonts w:hint="eastAsia"/>
        </w:rPr>
        <w:t xml:space="preserve">　　このような方たちを支援するために、このサービスといたしまして、スマートフォンで二次元コードを読み取ることで、印刷物やウェブサイト文字情報を読み上げる音声コード「Ｕｎｉ－Ｖｏｉｃｅ」というものがございます。</w:t>
      </w:r>
    </w:p>
    <w:p w14:paraId="7342BD91" w14:textId="77777777" w:rsidR="00C50B6B" w:rsidRDefault="00C50B6B" w:rsidP="00C50B6B">
      <w:pPr>
        <w:pStyle w:val="af5"/>
        <w:ind w:left="217" w:hanging="217"/>
      </w:pPr>
      <w:r>
        <w:rPr>
          <w:rFonts w:hint="eastAsia"/>
        </w:rPr>
        <w:t xml:space="preserve">　　モニターをお願いしたいと思います。</w:t>
      </w:r>
    </w:p>
    <w:p w14:paraId="626F4F6C" w14:textId="77777777" w:rsidR="00C50B6B" w:rsidRDefault="00C50B6B" w:rsidP="00C50B6B">
      <w:pPr>
        <w:pStyle w:val="af5"/>
        <w:ind w:left="217" w:hanging="217"/>
      </w:pPr>
      <w:r>
        <w:rPr>
          <w:rFonts w:hint="eastAsia"/>
        </w:rPr>
        <w:t xml:space="preserve">　　ちょっとこれ、保健福祉課にお借りした書類なんですけれども、音声コード、アプリはま</w:t>
      </w:r>
      <w:r>
        <w:rPr>
          <w:rFonts w:hint="eastAsia"/>
        </w:rPr>
        <w:lastRenderedPageBreak/>
        <w:t>ず無料なんですね。音声コード「Ｕｎｉ－Ｖｏｉｃｅ」の位置は、印刷物のこの右側に切り欠きというんですけれども、ちょっと見ていただくと、この書類だと、ここにあるんですね。これを今、拡大していただきました。こちらのほうに、ちょうど半分の円があるような、ちょっと視覚障がいの目は見えませんので、右を触っていただいて、あっ、ここに何か半欠けがあるなと思っていただくと、この左にこの二次元コードがあるということで認識をしていただくというものでございます。</w:t>
      </w:r>
    </w:p>
    <w:p w14:paraId="6346C3DD" w14:textId="01EEC50D" w:rsidR="00C50B6B" w:rsidRDefault="00C50B6B" w:rsidP="00C50B6B">
      <w:pPr>
        <w:pStyle w:val="af5"/>
        <w:ind w:left="217" w:hanging="217"/>
      </w:pPr>
      <w:r>
        <w:rPr>
          <w:rFonts w:hint="eastAsia"/>
        </w:rPr>
        <w:t xml:space="preserve">　　スマートフォンを10センチの高さにして音声コードを、この「Ｕｎｉ－Ｖｏｉｃｅ」の画面に近づけていただきますと、カシャッと音がしまして、自動的に撮影がされまして、内容を読み上げます。例えば、ちょっとこれはこういう</w:t>
      </w:r>
      <w:r w:rsidR="00B97322">
        <w:rPr>
          <w:rFonts w:hint="eastAsia"/>
        </w:rPr>
        <w:t>書類</w:t>
      </w:r>
      <w:r>
        <w:rPr>
          <w:rFonts w:hint="eastAsia"/>
        </w:rPr>
        <w:t>ですけれども、例えば、もしも文章がザーっと書いてあるようなものがあったとして、ここにこれをスマホで読み取っていただくと、この文章が、この二次元コードのおかげで読み上げていただけるというものでございます。すみません。</w:t>
      </w:r>
    </w:p>
    <w:p w14:paraId="2DE20A5A" w14:textId="77777777" w:rsidR="00F46B9B" w:rsidRDefault="00C50B6B" w:rsidP="00C50B6B">
      <w:pPr>
        <w:pStyle w:val="af5"/>
        <w:ind w:left="217" w:hanging="217"/>
      </w:pPr>
      <w:r>
        <w:rPr>
          <w:rFonts w:hint="eastAsia"/>
        </w:rPr>
        <w:t xml:space="preserve">　　私たちが目にするＱＲコードとは違いまして、この「Ｕｎｉ－Ｖｏｉｃｅ」コードというのは、漢字を含む文字データを約800文字記録できます。また、読み込んだテキストデータをメールで送ることができたり、だれかとシェアしたり、自分のメモとしても活用ができます。そして、点字ディスプレーでの点字出力も可能となります。</w:t>
      </w:r>
    </w:p>
    <w:p w14:paraId="2CD4E920" w14:textId="750076FF" w:rsidR="00C50B6B" w:rsidRDefault="00C50B6B" w:rsidP="00C50B6B">
      <w:pPr>
        <w:pStyle w:val="af5"/>
        <w:ind w:left="217" w:hanging="217"/>
      </w:pPr>
      <w:r>
        <w:rPr>
          <w:rFonts w:hint="eastAsia"/>
        </w:rPr>
        <w:t>モニターありがとうございました。</w:t>
      </w:r>
    </w:p>
    <w:p w14:paraId="7F00436B" w14:textId="77777777" w:rsidR="00C50B6B" w:rsidRDefault="00C50B6B" w:rsidP="00C50B6B">
      <w:pPr>
        <w:pStyle w:val="af5"/>
        <w:ind w:left="217" w:hanging="217"/>
      </w:pPr>
      <w:r>
        <w:rPr>
          <w:rFonts w:hint="eastAsia"/>
        </w:rPr>
        <w:t xml:space="preserve">　　このサービスは、視覚障がい者だけではなく、19か国の多言語対応もしておりますので、観光立町として様々な方が来訪する当町にとりまして、外国人観光客向けにも活用できることから、次のことを伺ってまいります。</w:t>
      </w:r>
    </w:p>
    <w:p w14:paraId="4827550F" w14:textId="77777777" w:rsidR="00C50B6B" w:rsidRDefault="00C50B6B" w:rsidP="00C50B6B">
      <w:pPr>
        <w:pStyle w:val="af5"/>
        <w:ind w:left="217" w:hanging="217"/>
      </w:pPr>
      <w:r>
        <w:rPr>
          <w:rFonts w:hint="eastAsia"/>
        </w:rPr>
        <w:t xml:space="preserve">　　まず、１番目の質問ですが、町が発出する文書等について、視覚障がい者宛ての文書はどのような対応をしているのか。また、選挙投票入場券への対応はどのようにしているのか伺いたいと思います。何で選挙投票入場券を聞くかと申しますと、視覚障がいの方、分からないので、よく捨ててしまうということを聞かせていただいておりますので、この辺も一緒にお聞きしたいと思います。</w:t>
      </w:r>
    </w:p>
    <w:p w14:paraId="27F6FD96" w14:textId="77777777" w:rsidR="00C50B6B" w:rsidRDefault="00C50B6B" w:rsidP="00C50B6B">
      <w:pPr>
        <w:pStyle w:val="af5"/>
        <w:ind w:left="217" w:hanging="217"/>
      </w:pPr>
      <w:r>
        <w:rPr>
          <w:rFonts w:ascii="ＭＳ ゴシック" w:eastAsia="ＭＳ ゴシック" w:hAnsi="ＭＳ ゴシック" w:hint="eastAsia"/>
        </w:rPr>
        <w:t>○議長（遠山隆雄君）</w:t>
      </w:r>
      <w:r>
        <w:rPr>
          <w:rFonts w:hint="eastAsia"/>
        </w:rPr>
        <w:t xml:space="preserve">　答弁願います。</w:t>
      </w:r>
    </w:p>
    <w:p w14:paraId="496B34DD" w14:textId="77777777" w:rsidR="00C50B6B" w:rsidRDefault="00C50B6B" w:rsidP="00C50B6B">
      <w:pPr>
        <w:pStyle w:val="af5"/>
        <w:ind w:left="217" w:hanging="217"/>
      </w:pPr>
      <w:r>
        <w:rPr>
          <w:rFonts w:hint="eastAsia"/>
        </w:rPr>
        <w:t xml:space="preserve">　　菊池保健福祉課長。</w:t>
      </w:r>
    </w:p>
    <w:p w14:paraId="30D7E62A" w14:textId="77777777" w:rsidR="00C50B6B" w:rsidRDefault="00C50B6B" w:rsidP="00C50B6B">
      <w:pPr>
        <w:pStyle w:val="af4"/>
        <w:ind w:leftChars="0" w:left="217" w:hanging="217"/>
      </w:pPr>
      <w:r>
        <w:rPr>
          <w:rFonts w:hint="eastAsia"/>
        </w:rPr>
        <w:t>〔保健福祉課長　菊池一成君登壇〕</w:t>
      </w:r>
    </w:p>
    <w:p w14:paraId="65A5B7F7" w14:textId="77777777" w:rsidR="00C50B6B" w:rsidRDefault="00C50B6B" w:rsidP="00C50B6B">
      <w:pPr>
        <w:pStyle w:val="af5"/>
        <w:ind w:left="217" w:hanging="217"/>
      </w:pPr>
      <w:r>
        <w:rPr>
          <w:rFonts w:ascii="ＭＳ ゴシック" w:eastAsia="ＭＳ ゴシック" w:hAnsi="ＭＳ ゴシック" w:hint="eastAsia"/>
        </w:rPr>
        <w:t>○保健福祉課長（菊池一成君）</w:t>
      </w:r>
      <w:r>
        <w:rPr>
          <w:rFonts w:hint="eastAsia"/>
        </w:rPr>
        <w:t xml:space="preserve">　お答えいたします。</w:t>
      </w:r>
    </w:p>
    <w:p w14:paraId="218F6F5A" w14:textId="77777777" w:rsidR="00C50B6B" w:rsidRDefault="00C50B6B" w:rsidP="00C50B6B">
      <w:pPr>
        <w:pStyle w:val="af5"/>
        <w:ind w:left="217" w:hanging="217"/>
      </w:pPr>
      <w:r>
        <w:rPr>
          <w:rFonts w:hint="eastAsia"/>
        </w:rPr>
        <w:t xml:space="preserve">　　広報かるいざわをはじめ、特殊詐欺を啓発するリーフレットの作成に当たり、弱視など、</w:t>
      </w:r>
      <w:r>
        <w:rPr>
          <w:rFonts w:hint="eastAsia"/>
        </w:rPr>
        <w:lastRenderedPageBreak/>
        <w:t>視覚障がいがある方が読みやすいように開発されましたユニバーサルデザインフォントを使用するなど、一部で配慮を行っているところでございます。</w:t>
      </w:r>
    </w:p>
    <w:p w14:paraId="16AF8366" w14:textId="77777777" w:rsidR="00C50B6B" w:rsidRDefault="00C50B6B" w:rsidP="00C50B6B">
      <w:pPr>
        <w:pStyle w:val="af5"/>
        <w:ind w:left="217" w:hanging="217"/>
      </w:pPr>
      <w:r>
        <w:rPr>
          <w:rFonts w:hint="eastAsia"/>
        </w:rPr>
        <w:t xml:space="preserve">　　しかしながら、選挙投票所入場券への対応は現時点では行っておりません。</w:t>
      </w:r>
    </w:p>
    <w:p w14:paraId="6650A044" w14:textId="77777777" w:rsidR="00C50B6B" w:rsidRDefault="00C50B6B" w:rsidP="00C50B6B">
      <w:pPr>
        <w:pStyle w:val="af5"/>
        <w:ind w:left="217" w:hanging="217"/>
      </w:pPr>
      <w:r>
        <w:rPr>
          <w:rFonts w:hint="eastAsia"/>
        </w:rPr>
        <w:t xml:space="preserve">　　以上でございます。</w:t>
      </w:r>
    </w:p>
    <w:p w14:paraId="3E214418" w14:textId="77777777" w:rsidR="00C50B6B" w:rsidRDefault="00C50B6B" w:rsidP="00C50B6B">
      <w:pPr>
        <w:pStyle w:val="af5"/>
        <w:ind w:left="217" w:hanging="217"/>
      </w:pPr>
      <w:r>
        <w:rPr>
          <w:rFonts w:ascii="ＭＳ ゴシック" w:eastAsia="ＭＳ ゴシック" w:hAnsi="ＭＳ ゴシック" w:hint="eastAsia"/>
        </w:rPr>
        <w:t>○議長（遠山隆雄君）</w:t>
      </w:r>
      <w:r>
        <w:rPr>
          <w:rFonts w:hint="eastAsia"/>
        </w:rPr>
        <w:t xml:space="preserve">　答弁が終わりました。</w:t>
      </w:r>
    </w:p>
    <w:p w14:paraId="1D3E1C12" w14:textId="77777777" w:rsidR="00C50B6B" w:rsidRDefault="00C50B6B" w:rsidP="00C50B6B">
      <w:pPr>
        <w:pStyle w:val="af5"/>
        <w:ind w:left="217" w:hanging="217"/>
      </w:pPr>
      <w:r>
        <w:rPr>
          <w:rFonts w:hint="eastAsia"/>
        </w:rPr>
        <w:t xml:space="preserve">　　12番、川島さゆり議員。</w:t>
      </w:r>
    </w:p>
    <w:p w14:paraId="72C79FB9" w14:textId="77777777" w:rsidR="00C50B6B" w:rsidRDefault="00C50B6B" w:rsidP="00C50B6B">
      <w:pPr>
        <w:pStyle w:val="af4"/>
        <w:ind w:leftChars="0" w:left="217" w:hanging="217"/>
      </w:pPr>
      <w:r>
        <w:rPr>
          <w:rFonts w:hint="eastAsia"/>
        </w:rPr>
        <w:t>〔１２番　川島さゆり君登壇〕</w:t>
      </w:r>
    </w:p>
    <w:p w14:paraId="6F477D75" w14:textId="77777777" w:rsidR="00C50B6B" w:rsidRDefault="00C50B6B" w:rsidP="00C50B6B">
      <w:pPr>
        <w:pStyle w:val="af5"/>
        <w:ind w:left="217" w:hanging="217"/>
      </w:pPr>
      <w:r>
        <w:rPr>
          <w:rFonts w:ascii="ＭＳ ゴシック" w:eastAsia="ＭＳ ゴシック" w:hAnsi="ＭＳ ゴシック" w:hint="eastAsia"/>
        </w:rPr>
        <w:t>○１２番（川島さゆり君）</w:t>
      </w:r>
      <w:r>
        <w:rPr>
          <w:rFonts w:hint="eastAsia"/>
        </w:rPr>
        <w:t xml:space="preserve">　フォントだけということでございましたね。あと、投票のほうはできていないということで、分かりました。</w:t>
      </w:r>
    </w:p>
    <w:p w14:paraId="24A4D815" w14:textId="56E4CF2F" w:rsidR="00C50B6B" w:rsidRDefault="00C50B6B" w:rsidP="00C50B6B">
      <w:pPr>
        <w:pStyle w:val="af5"/>
        <w:ind w:left="217" w:hanging="217"/>
      </w:pPr>
      <w:r>
        <w:rPr>
          <w:rFonts w:hint="eastAsia"/>
        </w:rPr>
        <w:t xml:space="preserve">　　それで、端折って先ほど説明させていただきましたので、（２）の質問に入りますけれども、視覚障がい者宛ての文書等に対しまして、先ほど来、例えば、こういう文書があったとして、ここにさっきの</w:t>
      </w:r>
      <w:r w:rsidR="009F0326">
        <w:rPr>
          <w:rFonts w:hint="eastAsia"/>
        </w:rPr>
        <w:t>切り</w:t>
      </w:r>
      <w:r>
        <w:rPr>
          <w:rFonts w:hint="eastAsia"/>
        </w:rPr>
        <w:t>欠</w:t>
      </w:r>
      <w:r w:rsidR="009F0326">
        <w:rPr>
          <w:rFonts w:hint="eastAsia"/>
        </w:rPr>
        <w:t>き</w:t>
      </w:r>
      <w:r>
        <w:rPr>
          <w:rFonts w:hint="eastAsia"/>
        </w:rPr>
        <w:t>が出てきて、ここに二次元コードがあって、文章を読んでくれるものが出てきますので、この「Ｕｎｉ－Ｖｏｉｃｅ」を活用する考えございますでしょうか。</w:t>
      </w:r>
    </w:p>
    <w:p w14:paraId="63026ABA" w14:textId="77777777" w:rsidR="00C50B6B" w:rsidRDefault="00C50B6B" w:rsidP="00C50B6B">
      <w:pPr>
        <w:pStyle w:val="af5"/>
        <w:ind w:left="217" w:hanging="217"/>
      </w:pPr>
      <w:r>
        <w:rPr>
          <w:rFonts w:ascii="ＭＳ ゴシック" w:eastAsia="ＭＳ ゴシック" w:hAnsi="ＭＳ ゴシック" w:hint="eastAsia"/>
        </w:rPr>
        <w:t>○議長（遠山隆雄君）</w:t>
      </w:r>
      <w:r>
        <w:rPr>
          <w:rFonts w:hint="eastAsia"/>
        </w:rPr>
        <w:t xml:space="preserve">　答弁願います。</w:t>
      </w:r>
    </w:p>
    <w:p w14:paraId="6EC55E40" w14:textId="77777777" w:rsidR="00C50B6B" w:rsidRDefault="00C50B6B" w:rsidP="00C50B6B">
      <w:pPr>
        <w:pStyle w:val="af5"/>
        <w:ind w:left="217" w:hanging="217"/>
      </w:pPr>
      <w:r>
        <w:rPr>
          <w:rFonts w:hint="eastAsia"/>
        </w:rPr>
        <w:t xml:space="preserve">　　寺島総合政策課長。</w:t>
      </w:r>
    </w:p>
    <w:p w14:paraId="24BDA0AF" w14:textId="77777777" w:rsidR="00C50B6B" w:rsidRDefault="00C50B6B" w:rsidP="00C50B6B">
      <w:pPr>
        <w:pStyle w:val="af4"/>
        <w:wordWrap/>
        <w:ind w:leftChars="0" w:left="217" w:hanging="217"/>
      </w:pPr>
      <w:r>
        <w:rPr>
          <w:rFonts w:hint="eastAsia"/>
        </w:rPr>
        <w:t>〔総合政策課長　寺島乾士君登壇〕</w:t>
      </w:r>
    </w:p>
    <w:p w14:paraId="19CA0E8D" w14:textId="77777777" w:rsidR="00C50B6B" w:rsidRDefault="00C50B6B" w:rsidP="00C50B6B">
      <w:pPr>
        <w:pStyle w:val="af5"/>
        <w:ind w:left="217" w:hanging="217"/>
      </w:pPr>
      <w:r>
        <w:rPr>
          <w:rFonts w:ascii="ＭＳ ゴシック" w:eastAsia="ＭＳ ゴシック" w:hAnsi="ＭＳ ゴシック" w:hint="eastAsia"/>
        </w:rPr>
        <w:t>○総合政策課長（寺島乾士君）</w:t>
      </w:r>
      <w:r>
        <w:rPr>
          <w:rFonts w:hint="eastAsia"/>
        </w:rPr>
        <w:t xml:space="preserve">　お答えいたします。</w:t>
      </w:r>
    </w:p>
    <w:p w14:paraId="779CFACE" w14:textId="77777777" w:rsidR="00C50B6B" w:rsidRDefault="00C50B6B" w:rsidP="00C50B6B">
      <w:pPr>
        <w:pStyle w:val="af5"/>
        <w:ind w:left="217" w:hanging="217"/>
      </w:pPr>
      <w:r>
        <w:rPr>
          <w:rFonts w:hint="eastAsia"/>
        </w:rPr>
        <w:t xml:space="preserve">　　まずは、文章等を含む町政の情報は、年齢や障がいの有無にかかわらず、誰もが必要とする情報にたどり着け、利用できなければならないものであります。</w:t>
      </w:r>
    </w:p>
    <w:p w14:paraId="5C4EAAE5" w14:textId="77777777" w:rsidR="00C50B6B" w:rsidRDefault="00C50B6B" w:rsidP="00C50B6B">
      <w:pPr>
        <w:pStyle w:val="af5"/>
        <w:ind w:left="217" w:hanging="217"/>
      </w:pPr>
      <w:r>
        <w:rPr>
          <w:rFonts w:hint="eastAsia"/>
        </w:rPr>
        <w:t xml:space="preserve">　　町として、合理的配慮の観点から申し上げますと、昨年、保健福祉課が実施した第３次軽井沢町障がい者計画などの策定時において、視覚障がい者へアンケートを依頼した際、試行的に「Ｕｎｉ－Ｖｏｉｃｅ」を活用いたしました。その際、読み上げ原稿作成に当たり、イントネーションの調整など、操作方法について不慣れな点もあったことから、原稿作成を担当する職員が「Ｕｎｉ－Ｖｏｉｃｅ」についてよく学ぶことが肝要であると認識しました。</w:t>
      </w:r>
    </w:p>
    <w:p w14:paraId="50FEE8FC" w14:textId="77777777" w:rsidR="00C50B6B" w:rsidRDefault="00C50B6B" w:rsidP="00C50B6B">
      <w:pPr>
        <w:pStyle w:val="af5"/>
        <w:ind w:left="217" w:hanging="217"/>
      </w:pPr>
      <w:r>
        <w:rPr>
          <w:rFonts w:hint="eastAsia"/>
        </w:rPr>
        <w:t xml:space="preserve">　　このことを踏まえ、「Ｕｎｉ－Ｖｏｉｃｅ」を作成したＮＰＯ法人日本視覚障がい情報普及支援協会が実施する自治体向けの音声コード導入研修会を利用し、まずは職員が音声コードの仕組みや特徴を理解し、先進自治体での具体的な活用事例などを参考に、当町でもどのような活用方法が考えられるか研究することから始めてまいりたいと考えております。</w:t>
      </w:r>
    </w:p>
    <w:p w14:paraId="5E3CE48F" w14:textId="77777777" w:rsidR="00C50B6B" w:rsidRDefault="00C50B6B" w:rsidP="00C50B6B">
      <w:pPr>
        <w:pStyle w:val="af5"/>
        <w:ind w:left="217" w:hanging="217"/>
      </w:pPr>
      <w:r>
        <w:rPr>
          <w:rFonts w:hint="eastAsia"/>
        </w:rPr>
        <w:t xml:space="preserve">　　また、ユニコードを活用した情報提供を開始する際には、その旨を視覚障がい者へどのよ</w:t>
      </w:r>
      <w:r>
        <w:rPr>
          <w:rFonts w:hint="eastAsia"/>
        </w:rPr>
        <w:lastRenderedPageBreak/>
        <w:t>うに広報するかについても課題と思われますので、並行して模索してまいりたいと考えております。</w:t>
      </w:r>
    </w:p>
    <w:p w14:paraId="61193A0F" w14:textId="77777777" w:rsidR="00C50B6B" w:rsidRDefault="00C50B6B" w:rsidP="00C50B6B">
      <w:pPr>
        <w:pStyle w:val="af5"/>
        <w:ind w:left="217" w:hanging="217"/>
      </w:pPr>
      <w:r>
        <w:rPr>
          <w:rFonts w:hint="eastAsia"/>
        </w:rPr>
        <w:t xml:space="preserve">　　以上です。</w:t>
      </w:r>
    </w:p>
    <w:p w14:paraId="1FD531CF" w14:textId="77777777" w:rsidR="00C50B6B" w:rsidRDefault="00C50B6B" w:rsidP="00C50B6B">
      <w:pPr>
        <w:pStyle w:val="af5"/>
        <w:ind w:left="217" w:hanging="217"/>
      </w:pPr>
      <w:r>
        <w:rPr>
          <w:rFonts w:ascii="ＭＳ ゴシック" w:eastAsia="ＭＳ ゴシック" w:hAnsi="ＭＳ ゴシック" w:hint="eastAsia"/>
        </w:rPr>
        <w:t>○議長（遠山隆雄君）</w:t>
      </w:r>
      <w:r>
        <w:rPr>
          <w:rFonts w:hint="eastAsia"/>
        </w:rPr>
        <w:t xml:space="preserve">　答弁が終わりました。</w:t>
      </w:r>
    </w:p>
    <w:p w14:paraId="50E49C4D" w14:textId="77777777" w:rsidR="00C50B6B" w:rsidRDefault="00C50B6B" w:rsidP="00C50B6B">
      <w:pPr>
        <w:pStyle w:val="af5"/>
        <w:ind w:left="217" w:hanging="217"/>
      </w:pPr>
      <w:r>
        <w:rPr>
          <w:rFonts w:hint="eastAsia"/>
        </w:rPr>
        <w:t xml:space="preserve">　　12番、川島さゆり議員。</w:t>
      </w:r>
    </w:p>
    <w:p w14:paraId="6D4D2876" w14:textId="77777777" w:rsidR="00C50B6B" w:rsidRDefault="00C50B6B" w:rsidP="00C50B6B">
      <w:pPr>
        <w:pStyle w:val="af4"/>
        <w:ind w:leftChars="0" w:left="217" w:hanging="217"/>
      </w:pPr>
      <w:r>
        <w:rPr>
          <w:rFonts w:hint="eastAsia"/>
        </w:rPr>
        <w:t>〔１２番　川島さゆり君登壇〕</w:t>
      </w:r>
    </w:p>
    <w:p w14:paraId="441625B0" w14:textId="77777777" w:rsidR="00C50B6B" w:rsidRDefault="00C50B6B" w:rsidP="00C50B6B">
      <w:pPr>
        <w:pStyle w:val="af5"/>
        <w:ind w:left="217" w:hanging="217"/>
      </w:pPr>
      <w:r>
        <w:rPr>
          <w:rFonts w:ascii="ＭＳ ゴシック" w:eastAsia="ＭＳ ゴシック" w:hAnsi="ＭＳ ゴシック" w:hint="eastAsia"/>
        </w:rPr>
        <w:t>○１２番（川島さゆり君）</w:t>
      </w:r>
      <w:r>
        <w:rPr>
          <w:rFonts w:hint="eastAsia"/>
        </w:rPr>
        <w:t xml:space="preserve">　ただいまの答弁の中で、福祉の関係の計画のあれですかね、アンケートになったんですかね、そこで視覚障がいの方に試行で試しに使っていただいたということだと思うんですけれども、もし使っていただいたとしたならば、そのときの視覚障がい者の方の感想なんかは、分かっていれば教えていただきたいんですけれども、分かりますか。</w:t>
      </w:r>
    </w:p>
    <w:p w14:paraId="20B09D4B" w14:textId="77777777" w:rsidR="00C50B6B" w:rsidRDefault="00C50B6B" w:rsidP="00C50B6B">
      <w:pPr>
        <w:pStyle w:val="af5"/>
        <w:ind w:left="217" w:hanging="217"/>
      </w:pPr>
      <w:r>
        <w:rPr>
          <w:rFonts w:ascii="ＭＳ ゴシック" w:eastAsia="ＭＳ ゴシック" w:hAnsi="ＭＳ ゴシック" w:hint="eastAsia"/>
        </w:rPr>
        <w:t>○議長（遠山隆雄君）</w:t>
      </w:r>
      <w:r>
        <w:rPr>
          <w:rFonts w:hint="eastAsia"/>
        </w:rPr>
        <w:t xml:space="preserve">　答弁願います。</w:t>
      </w:r>
    </w:p>
    <w:p w14:paraId="328EFD3F" w14:textId="77777777" w:rsidR="00C50B6B" w:rsidRDefault="00C50B6B" w:rsidP="00C50B6B">
      <w:pPr>
        <w:pStyle w:val="af5"/>
        <w:ind w:left="217" w:hanging="217"/>
      </w:pPr>
      <w:r>
        <w:rPr>
          <w:rFonts w:hint="eastAsia"/>
        </w:rPr>
        <w:t xml:space="preserve">　　菊池保健福祉課長。</w:t>
      </w:r>
    </w:p>
    <w:p w14:paraId="329619CD" w14:textId="77777777" w:rsidR="00C50B6B" w:rsidRDefault="00C50B6B" w:rsidP="00C50B6B">
      <w:pPr>
        <w:pStyle w:val="af4"/>
        <w:ind w:leftChars="0" w:left="217" w:hanging="217"/>
      </w:pPr>
      <w:r>
        <w:rPr>
          <w:rFonts w:hint="eastAsia"/>
        </w:rPr>
        <w:t>〔保健福祉課長　菊池一成君登壇〕</w:t>
      </w:r>
    </w:p>
    <w:p w14:paraId="4368A4FD" w14:textId="77777777" w:rsidR="00C50B6B" w:rsidRDefault="00C50B6B" w:rsidP="00C50B6B">
      <w:pPr>
        <w:pStyle w:val="af5"/>
        <w:ind w:left="217" w:hanging="217"/>
      </w:pPr>
      <w:r>
        <w:rPr>
          <w:rFonts w:ascii="ＭＳ ゴシック" w:eastAsia="ＭＳ ゴシック" w:hAnsi="ＭＳ ゴシック" w:hint="eastAsia"/>
        </w:rPr>
        <w:t>○保健福祉課長（菊池一成君）</w:t>
      </w:r>
      <w:r>
        <w:rPr>
          <w:rFonts w:hint="eastAsia"/>
        </w:rPr>
        <w:t xml:space="preserve">　お答えいたします。</w:t>
      </w:r>
    </w:p>
    <w:p w14:paraId="208E5DBF" w14:textId="77777777" w:rsidR="00C50B6B" w:rsidRDefault="00C50B6B" w:rsidP="00C50B6B">
      <w:pPr>
        <w:pStyle w:val="af5"/>
        <w:ind w:left="217" w:hanging="217"/>
      </w:pPr>
      <w:r>
        <w:rPr>
          <w:rFonts w:hint="eastAsia"/>
        </w:rPr>
        <w:t xml:space="preserve">　　まず、昨年アンケートで試行的に、この「Ｕｎｉ－Ｖｏｉｃｅ」使わせていただいたんですけれども、アンケート自体は視覚障がい者の方62名に発送いたしまして、回答者は８名の方から回答いただいております。しかしながら、この方たちが「Ｕｎｉ－Ｖｏｉｃｅ」を使用したかどうか、そこから検証されておりませんので、ちょっと感想等は私の耳に入っておりません。</w:t>
      </w:r>
    </w:p>
    <w:p w14:paraId="10AF2814" w14:textId="77777777" w:rsidR="00C50B6B" w:rsidRDefault="00C50B6B" w:rsidP="00C50B6B">
      <w:pPr>
        <w:pStyle w:val="af5"/>
        <w:ind w:left="217" w:hanging="217"/>
      </w:pPr>
      <w:r>
        <w:rPr>
          <w:rFonts w:hint="eastAsia"/>
        </w:rPr>
        <w:t xml:space="preserve">　　以上でございます。</w:t>
      </w:r>
    </w:p>
    <w:p w14:paraId="2AA149E1" w14:textId="77777777" w:rsidR="00C50B6B" w:rsidRDefault="00C50B6B" w:rsidP="00C50B6B">
      <w:pPr>
        <w:pStyle w:val="af5"/>
        <w:ind w:left="217" w:hanging="217"/>
      </w:pPr>
      <w:r>
        <w:rPr>
          <w:rFonts w:ascii="ＭＳ ゴシック" w:eastAsia="ＭＳ ゴシック" w:hAnsi="ＭＳ ゴシック" w:hint="eastAsia"/>
        </w:rPr>
        <w:t>○議長（遠山隆雄君）</w:t>
      </w:r>
      <w:r>
        <w:rPr>
          <w:rFonts w:hint="eastAsia"/>
        </w:rPr>
        <w:t xml:space="preserve">　答弁が終わりました。</w:t>
      </w:r>
    </w:p>
    <w:p w14:paraId="089C0293" w14:textId="77777777" w:rsidR="00C50B6B" w:rsidRDefault="00C50B6B" w:rsidP="00C50B6B">
      <w:pPr>
        <w:pStyle w:val="af5"/>
        <w:ind w:left="217" w:hanging="217"/>
      </w:pPr>
      <w:r>
        <w:rPr>
          <w:rFonts w:hint="eastAsia"/>
        </w:rPr>
        <w:t xml:space="preserve">　　12番、川島さゆり議員。</w:t>
      </w:r>
    </w:p>
    <w:p w14:paraId="641B7FF7" w14:textId="77777777" w:rsidR="00C50B6B" w:rsidRDefault="00C50B6B" w:rsidP="00C50B6B">
      <w:pPr>
        <w:pStyle w:val="af4"/>
        <w:ind w:leftChars="0" w:left="217" w:hanging="217"/>
      </w:pPr>
      <w:r>
        <w:rPr>
          <w:rFonts w:hint="eastAsia"/>
        </w:rPr>
        <w:t>〔１２番　川島さゆり君登壇〕</w:t>
      </w:r>
    </w:p>
    <w:p w14:paraId="0E091A46" w14:textId="1E58C449" w:rsidR="00C50B6B" w:rsidRDefault="00C50B6B" w:rsidP="00C50B6B">
      <w:pPr>
        <w:pStyle w:val="af5"/>
        <w:ind w:left="217" w:hanging="217"/>
      </w:pPr>
      <w:r>
        <w:rPr>
          <w:rFonts w:ascii="ＭＳ ゴシック" w:eastAsia="ＭＳ ゴシック" w:hAnsi="ＭＳ ゴシック" w:hint="eastAsia"/>
        </w:rPr>
        <w:t>○１２番（川島さゆり君）</w:t>
      </w:r>
      <w:r>
        <w:rPr>
          <w:rFonts w:hint="eastAsia"/>
        </w:rPr>
        <w:t xml:space="preserve">　把握されていないということなんですけれども、使ったか使わなかった、でも、周知されていないというか、知らない方が多いので、多分分かっていらっしゃらなかったのかという感想を持ちますけれども、もし万が一、「Ｕｎｉ－Ｖｏｉｃｅ」使っている方いらっしゃったら、ぜひ課長、感想を聞いといていただきたいんですが、もし使っている方がいらっしゃれば、知っていらっしゃって、どうでしょうか。</w:t>
      </w:r>
    </w:p>
    <w:p w14:paraId="0E41A65B" w14:textId="77777777" w:rsidR="00C50B6B" w:rsidRDefault="00C50B6B" w:rsidP="00C50B6B">
      <w:pPr>
        <w:pStyle w:val="af5"/>
        <w:ind w:left="217" w:hanging="217"/>
      </w:pPr>
      <w:r>
        <w:rPr>
          <w:rFonts w:ascii="ＭＳ ゴシック" w:eastAsia="ＭＳ ゴシック" w:hAnsi="ＭＳ ゴシック" w:hint="eastAsia"/>
        </w:rPr>
        <w:t>○議長（遠山隆雄君）</w:t>
      </w:r>
      <w:r>
        <w:rPr>
          <w:rFonts w:hint="eastAsia"/>
        </w:rPr>
        <w:t xml:space="preserve">　答弁願います。</w:t>
      </w:r>
    </w:p>
    <w:p w14:paraId="0797AA02" w14:textId="77777777" w:rsidR="00C50B6B" w:rsidRDefault="00C50B6B" w:rsidP="00C50B6B">
      <w:pPr>
        <w:pStyle w:val="af5"/>
        <w:ind w:left="217" w:hanging="217"/>
      </w:pPr>
      <w:r>
        <w:rPr>
          <w:rFonts w:hint="eastAsia"/>
        </w:rPr>
        <w:t xml:space="preserve">　　菊池保健福祉課長。</w:t>
      </w:r>
    </w:p>
    <w:p w14:paraId="6061C400" w14:textId="77777777" w:rsidR="00C50B6B" w:rsidRDefault="00C50B6B" w:rsidP="00C50B6B">
      <w:pPr>
        <w:pStyle w:val="af4"/>
        <w:ind w:leftChars="0" w:left="217" w:hanging="217"/>
      </w:pPr>
      <w:r>
        <w:rPr>
          <w:rFonts w:hint="eastAsia"/>
        </w:rPr>
        <w:lastRenderedPageBreak/>
        <w:t>〔保健福祉課長　菊池一成君登壇〕</w:t>
      </w:r>
    </w:p>
    <w:p w14:paraId="21A91376" w14:textId="77777777" w:rsidR="00C50B6B" w:rsidRDefault="00C50B6B" w:rsidP="00C50B6B">
      <w:pPr>
        <w:pStyle w:val="af5"/>
        <w:ind w:left="217" w:hanging="217"/>
      </w:pPr>
      <w:r>
        <w:rPr>
          <w:rFonts w:ascii="ＭＳ ゴシック" w:eastAsia="ＭＳ ゴシック" w:hAnsi="ＭＳ ゴシック" w:hint="eastAsia"/>
        </w:rPr>
        <w:t>○保健福祉課長（菊池一成君）</w:t>
      </w:r>
      <w:r>
        <w:rPr>
          <w:rFonts w:hint="eastAsia"/>
        </w:rPr>
        <w:t xml:space="preserve">　お答えいたします。</w:t>
      </w:r>
    </w:p>
    <w:p w14:paraId="6E5C5913" w14:textId="77777777" w:rsidR="00C50B6B" w:rsidRDefault="00C50B6B" w:rsidP="00C50B6B">
      <w:pPr>
        <w:pStyle w:val="af5"/>
        <w:ind w:left="217" w:hanging="217"/>
      </w:pPr>
      <w:r>
        <w:rPr>
          <w:rFonts w:hint="eastAsia"/>
        </w:rPr>
        <w:t xml:space="preserve">　　そうですね、もし、使っている方ということが分かりましたら、私のほうから感想のほうを聞きたいと思います。</w:t>
      </w:r>
    </w:p>
    <w:p w14:paraId="67D22B7B" w14:textId="77777777" w:rsidR="00C50B6B" w:rsidRDefault="00C50B6B" w:rsidP="00C50B6B">
      <w:pPr>
        <w:pStyle w:val="af5"/>
        <w:ind w:left="217" w:hanging="217"/>
      </w:pPr>
      <w:r>
        <w:rPr>
          <w:rFonts w:hint="eastAsia"/>
        </w:rPr>
        <w:t xml:space="preserve">　　以上でございます。</w:t>
      </w:r>
    </w:p>
    <w:p w14:paraId="04DAF803" w14:textId="77777777" w:rsidR="00C50B6B" w:rsidRDefault="00C50B6B" w:rsidP="00C50B6B">
      <w:pPr>
        <w:pStyle w:val="af5"/>
        <w:ind w:left="217" w:hanging="217"/>
      </w:pPr>
      <w:r>
        <w:rPr>
          <w:rFonts w:ascii="ＭＳ ゴシック" w:eastAsia="ＭＳ ゴシック" w:hAnsi="ＭＳ ゴシック" w:hint="eastAsia"/>
        </w:rPr>
        <w:t>○議長（遠山隆雄君）</w:t>
      </w:r>
      <w:r>
        <w:rPr>
          <w:rFonts w:hint="eastAsia"/>
        </w:rPr>
        <w:t xml:space="preserve">　答弁が終わりました。</w:t>
      </w:r>
    </w:p>
    <w:p w14:paraId="5F6934E6" w14:textId="77777777" w:rsidR="00C50B6B" w:rsidRDefault="00C50B6B" w:rsidP="00C50B6B">
      <w:pPr>
        <w:pStyle w:val="af5"/>
        <w:ind w:left="217" w:hanging="217"/>
      </w:pPr>
      <w:r>
        <w:rPr>
          <w:rFonts w:hint="eastAsia"/>
        </w:rPr>
        <w:t xml:space="preserve">　　12番、川島さゆり議員。</w:t>
      </w:r>
    </w:p>
    <w:p w14:paraId="621F4307" w14:textId="77777777" w:rsidR="00C50B6B" w:rsidRDefault="00C50B6B" w:rsidP="00C50B6B">
      <w:pPr>
        <w:pStyle w:val="af4"/>
        <w:ind w:leftChars="0" w:left="217" w:hanging="217"/>
      </w:pPr>
      <w:r>
        <w:rPr>
          <w:rFonts w:hint="eastAsia"/>
        </w:rPr>
        <w:t>〔１２番　川島さゆり君登壇〕</w:t>
      </w:r>
    </w:p>
    <w:p w14:paraId="202B5247" w14:textId="641FB6DD" w:rsidR="00C50B6B" w:rsidRDefault="00C50B6B" w:rsidP="00EA32ED">
      <w:pPr>
        <w:pStyle w:val="af5"/>
        <w:ind w:left="217" w:hanging="217"/>
      </w:pPr>
      <w:r>
        <w:rPr>
          <w:rFonts w:ascii="ＭＳ ゴシック" w:eastAsia="ＭＳ ゴシック" w:hAnsi="ＭＳ ゴシック" w:hint="eastAsia"/>
        </w:rPr>
        <w:t>○１２番（川島さゆり君）</w:t>
      </w:r>
      <w:r>
        <w:rPr>
          <w:rFonts w:hint="eastAsia"/>
        </w:rPr>
        <w:t xml:space="preserve">　ぜひ総合政策課長も研究を、まずは職員の研修から入っていただけるということでございましたので、ぜひまた感想を聞いていただいて、前向きにご検討をと思いますので、答弁は大丈夫です。</w:t>
      </w:r>
    </w:p>
    <w:p w14:paraId="3900337A" w14:textId="77777777" w:rsidR="00C50B6B" w:rsidRDefault="00C50B6B" w:rsidP="00C50B6B">
      <w:pPr>
        <w:pStyle w:val="af5"/>
        <w:ind w:left="217" w:hanging="217"/>
      </w:pPr>
      <w:r>
        <w:rPr>
          <w:rFonts w:hint="eastAsia"/>
        </w:rPr>
        <w:t xml:space="preserve">　　（３）の質問に入ります。</w:t>
      </w:r>
    </w:p>
    <w:p w14:paraId="57C3A650" w14:textId="77777777" w:rsidR="00C50B6B" w:rsidRDefault="00C50B6B" w:rsidP="00C50B6B">
      <w:pPr>
        <w:pStyle w:val="af5"/>
        <w:ind w:left="217" w:hanging="217"/>
      </w:pPr>
      <w:r>
        <w:rPr>
          <w:rFonts w:hint="eastAsia"/>
        </w:rPr>
        <w:t xml:space="preserve">　　次に、観光案内等における多言語対応といたしまして、「Ｕｎｉ－Ｖｏｉｃｅ」を活用できないかということですけれども、特にパンフレットや看板等ということでお聞きしたいと思います。</w:t>
      </w:r>
    </w:p>
    <w:p w14:paraId="07D0207C" w14:textId="77777777" w:rsidR="00C50B6B" w:rsidRDefault="00C50B6B" w:rsidP="00C50B6B">
      <w:pPr>
        <w:pStyle w:val="af5"/>
        <w:ind w:left="217" w:hanging="217"/>
      </w:pPr>
      <w:r>
        <w:rPr>
          <w:rFonts w:hint="eastAsia"/>
        </w:rPr>
        <w:t xml:space="preserve">　　当町ではＧ７等、国際会議が行われたり、インバウンドも増えてきている中、もちろん視覚障がい者の方も旅行されると思います。多言語対応であれば、当町の本当の意味でのバリアフリー、軽井沢町に安心して来訪していただけると思いますが、いかがでしょうか。</w:t>
      </w:r>
    </w:p>
    <w:p w14:paraId="567AEB38" w14:textId="77777777" w:rsidR="00C50B6B" w:rsidRDefault="00C50B6B" w:rsidP="00C50B6B">
      <w:pPr>
        <w:pStyle w:val="af5"/>
        <w:ind w:left="217" w:hanging="217"/>
      </w:pPr>
      <w:r>
        <w:rPr>
          <w:rFonts w:ascii="ＭＳ ゴシック" w:eastAsia="ＭＳ ゴシック" w:hAnsi="ＭＳ ゴシック" w:hint="eastAsia"/>
        </w:rPr>
        <w:t>○議長（遠山隆雄君）</w:t>
      </w:r>
      <w:r>
        <w:rPr>
          <w:rFonts w:hint="eastAsia"/>
        </w:rPr>
        <w:t xml:space="preserve">　答弁願います。</w:t>
      </w:r>
    </w:p>
    <w:p w14:paraId="449EA9B2" w14:textId="77777777" w:rsidR="00C50B6B" w:rsidRDefault="00C50B6B" w:rsidP="00C50B6B">
      <w:pPr>
        <w:pStyle w:val="af5"/>
        <w:ind w:left="217" w:hanging="217"/>
      </w:pPr>
      <w:r>
        <w:rPr>
          <w:rFonts w:hint="eastAsia"/>
        </w:rPr>
        <w:t xml:space="preserve">　　星野観光経済課長。</w:t>
      </w:r>
    </w:p>
    <w:p w14:paraId="15E0F027" w14:textId="77777777" w:rsidR="00C50B6B" w:rsidRDefault="00C50B6B" w:rsidP="00C50B6B">
      <w:pPr>
        <w:pStyle w:val="af4"/>
        <w:wordWrap/>
        <w:ind w:leftChars="0" w:left="217" w:hanging="217"/>
      </w:pPr>
      <w:r>
        <w:rPr>
          <w:rFonts w:hint="eastAsia"/>
        </w:rPr>
        <w:t>〔観光経済課長　星野和弘君登壇〕</w:t>
      </w:r>
    </w:p>
    <w:p w14:paraId="7169BD84" w14:textId="77777777" w:rsidR="00C50B6B" w:rsidRDefault="00C50B6B" w:rsidP="00C50B6B">
      <w:pPr>
        <w:pStyle w:val="af5"/>
        <w:ind w:left="217" w:hanging="217"/>
      </w:pPr>
      <w:r>
        <w:rPr>
          <w:rFonts w:ascii="ＭＳ ゴシック" w:eastAsia="ＭＳ ゴシック" w:hAnsi="ＭＳ ゴシック" w:hint="eastAsia"/>
        </w:rPr>
        <w:t>○観光経済課長（星野和弘君）</w:t>
      </w:r>
      <w:r>
        <w:rPr>
          <w:rFonts w:hint="eastAsia"/>
        </w:rPr>
        <w:t xml:space="preserve">　お答えします。</w:t>
      </w:r>
    </w:p>
    <w:p w14:paraId="00985762" w14:textId="77777777" w:rsidR="00C50B6B" w:rsidRDefault="00C50B6B" w:rsidP="00C50B6B">
      <w:pPr>
        <w:pStyle w:val="af5"/>
        <w:ind w:left="217" w:hanging="217"/>
      </w:pPr>
      <w:r>
        <w:rPr>
          <w:rFonts w:hint="eastAsia"/>
        </w:rPr>
        <w:t xml:space="preserve">　　当町では、観光案内看板の多言語対応は、軽井沢町公共サイン多言語マニュアルにのっとった対応をしておりまして、日本語以外の言語につきましては、原則、案内看板に二次元コードを貼付をしまして、英語、中国語、韓国語での案内ページへ誘導をしております。</w:t>
      </w:r>
    </w:p>
    <w:p w14:paraId="6F5D09C3" w14:textId="77777777" w:rsidR="00C50B6B" w:rsidRDefault="00C50B6B" w:rsidP="00C50B6B">
      <w:pPr>
        <w:pStyle w:val="af5"/>
        <w:ind w:left="217" w:hanging="217"/>
      </w:pPr>
      <w:r>
        <w:rPr>
          <w:rFonts w:hint="eastAsia"/>
        </w:rPr>
        <w:t xml:space="preserve">　　現在のところ、パンフレットも含めまして観光案内における多言語対応には特段の不都合はないと考えておりますが、「Ｕｎｉ－Ｖｏｉｃｅ」を含む様々なツールの活用につきましては、費用対効果などの関係を含めまして、観光協会のほうと研究をしてまいりたい、このように考えております。</w:t>
      </w:r>
    </w:p>
    <w:p w14:paraId="5F4C82C3" w14:textId="77777777" w:rsidR="00C50B6B" w:rsidRDefault="00C50B6B" w:rsidP="00C50B6B">
      <w:pPr>
        <w:pStyle w:val="af5"/>
        <w:ind w:left="217" w:hanging="217"/>
      </w:pPr>
      <w:r>
        <w:rPr>
          <w:rFonts w:hint="eastAsia"/>
        </w:rPr>
        <w:t xml:space="preserve">　　以上です。</w:t>
      </w:r>
    </w:p>
    <w:p w14:paraId="15416110" w14:textId="77777777" w:rsidR="00C50B6B" w:rsidRDefault="00C50B6B" w:rsidP="00C50B6B">
      <w:pPr>
        <w:pStyle w:val="af5"/>
        <w:ind w:left="217" w:hanging="217"/>
      </w:pPr>
      <w:r>
        <w:rPr>
          <w:rFonts w:ascii="ＭＳ ゴシック" w:eastAsia="ＭＳ ゴシック" w:hAnsi="ＭＳ ゴシック" w:hint="eastAsia"/>
        </w:rPr>
        <w:lastRenderedPageBreak/>
        <w:t>○議長（遠山隆雄君）</w:t>
      </w:r>
      <w:r>
        <w:rPr>
          <w:rFonts w:hint="eastAsia"/>
        </w:rPr>
        <w:t xml:space="preserve">　答弁が終わりました。</w:t>
      </w:r>
    </w:p>
    <w:p w14:paraId="08355DB6" w14:textId="77777777" w:rsidR="00C50B6B" w:rsidRDefault="00C50B6B" w:rsidP="00C50B6B">
      <w:pPr>
        <w:pStyle w:val="af5"/>
        <w:ind w:left="217" w:hanging="217"/>
      </w:pPr>
      <w:r>
        <w:rPr>
          <w:rFonts w:hint="eastAsia"/>
        </w:rPr>
        <w:t xml:space="preserve">　　12番、川島さゆり議員。</w:t>
      </w:r>
    </w:p>
    <w:p w14:paraId="0258B9C1" w14:textId="77777777" w:rsidR="00C50B6B" w:rsidRDefault="00C50B6B" w:rsidP="00C50B6B">
      <w:pPr>
        <w:pStyle w:val="af4"/>
        <w:ind w:leftChars="0" w:left="217" w:hanging="217"/>
      </w:pPr>
      <w:r>
        <w:rPr>
          <w:rFonts w:hint="eastAsia"/>
        </w:rPr>
        <w:t>〔１２番　川島さゆり君登壇〕</w:t>
      </w:r>
    </w:p>
    <w:p w14:paraId="20DAE227" w14:textId="77777777" w:rsidR="00C50B6B" w:rsidRDefault="00C50B6B" w:rsidP="00C50B6B">
      <w:pPr>
        <w:pStyle w:val="af5"/>
        <w:ind w:left="217" w:hanging="217"/>
      </w:pPr>
      <w:r>
        <w:rPr>
          <w:rFonts w:ascii="ＭＳ ゴシック" w:eastAsia="ＭＳ ゴシック" w:hAnsi="ＭＳ ゴシック" w:hint="eastAsia"/>
        </w:rPr>
        <w:t>○１２番（川島さゆり君）</w:t>
      </w:r>
      <w:r>
        <w:rPr>
          <w:rFonts w:hint="eastAsia"/>
        </w:rPr>
        <w:t xml:space="preserve">　そうですね、公共サインとか、二次元コードがあることは存じ上げておりましたけれども、19か国語対応というのはとても魅力なんですね、私にとっては。あと、もちろん視覚障がい者の方も聞けるということで、大変この、もし「Ｕｎｉ－Ｖｏｉｃｅ」の研修、先ほども研修とか、いろいろな研究もしていきますという話がありましたので、中に入れていただいて、19か国が対応できるということはとても魅力だと思いますので、ぜひともこの観光経済課のほうでもご研究をと思いますが、その辺は課長、いかがでしょうか。</w:t>
      </w:r>
    </w:p>
    <w:p w14:paraId="0822BF20" w14:textId="77777777" w:rsidR="00C50B6B" w:rsidRDefault="00C50B6B" w:rsidP="00C50B6B">
      <w:pPr>
        <w:pStyle w:val="af5"/>
        <w:ind w:left="217" w:hanging="217"/>
      </w:pPr>
      <w:r>
        <w:rPr>
          <w:rFonts w:ascii="ＭＳ ゴシック" w:eastAsia="ＭＳ ゴシック" w:hAnsi="ＭＳ ゴシック" w:hint="eastAsia"/>
        </w:rPr>
        <w:t>○議長（遠山隆雄君）</w:t>
      </w:r>
      <w:r>
        <w:rPr>
          <w:rFonts w:hint="eastAsia"/>
        </w:rPr>
        <w:t xml:space="preserve">　答弁願います。</w:t>
      </w:r>
    </w:p>
    <w:p w14:paraId="380AE7A5" w14:textId="77777777" w:rsidR="00C50B6B" w:rsidRDefault="00C50B6B" w:rsidP="00C50B6B">
      <w:pPr>
        <w:pStyle w:val="af5"/>
        <w:ind w:left="217" w:hanging="217"/>
      </w:pPr>
      <w:r>
        <w:rPr>
          <w:rFonts w:hint="eastAsia"/>
        </w:rPr>
        <w:t xml:space="preserve">　　星野観光経済課長。</w:t>
      </w:r>
    </w:p>
    <w:p w14:paraId="1565878D" w14:textId="77777777" w:rsidR="00C50B6B" w:rsidRDefault="00C50B6B" w:rsidP="00C50B6B">
      <w:pPr>
        <w:pStyle w:val="af4"/>
        <w:wordWrap/>
        <w:ind w:leftChars="0" w:left="217" w:hanging="217"/>
      </w:pPr>
      <w:r>
        <w:rPr>
          <w:rFonts w:hint="eastAsia"/>
        </w:rPr>
        <w:t>〔観光経済課長　星野和弘君登壇〕</w:t>
      </w:r>
    </w:p>
    <w:p w14:paraId="730DE132" w14:textId="77777777" w:rsidR="00C50B6B" w:rsidRDefault="00C50B6B" w:rsidP="00C50B6B">
      <w:pPr>
        <w:pStyle w:val="af5"/>
        <w:ind w:left="217" w:hanging="217"/>
      </w:pPr>
      <w:r>
        <w:rPr>
          <w:rFonts w:ascii="ＭＳ ゴシック" w:eastAsia="ＭＳ ゴシック" w:hAnsi="ＭＳ ゴシック" w:hint="eastAsia"/>
        </w:rPr>
        <w:t>○観光経済課長（星野和弘君）</w:t>
      </w:r>
      <w:r>
        <w:rPr>
          <w:rFonts w:hint="eastAsia"/>
        </w:rPr>
        <w:t xml:space="preserve">　お答えをいたします。</w:t>
      </w:r>
    </w:p>
    <w:p w14:paraId="7685251C" w14:textId="77777777" w:rsidR="00C50B6B" w:rsidRDefault="00C50B6B" w:rsidP="00C50B6B">
      <w:pPr>
        <w:pStyle w:val="af5"/>
        <w:ind w:left="217" w:hanging="217"/>
      </w:pPr>
      <w:r>
        <w:rPr>
          <w:rFonts w:hint="eastAsia"/>
        </w:rPr>
        <w:t xml:space="preserve">　　そうですね、研修なども行われるということでございますので、私どもとしましても費用の面が大きな要素にはなろうかと思いますが、あとはその言語が全て必要なのかどうかと、そういうようなことも含めまして、観光協会のほうともいろいろな調整やらはしていければと考えております。</w:t>
      </w:r>
    </w:p>
    <w:p w14:paraId="6CED9D61" w14:textId="77777777" w:rsidR="00C50B6B" w:rsidRDefault="00C50B6B" w:rsidP="00C50B6B">
      <w:pPr>
        <w:pStyle w:val="af5"/>
        <w:ind w:left="217" w:hanging="217"/>
      </w:pPr>
      <w:r>
        <w:rPr>
          <w:rFonts w:hint="eastAsia"/>
        </w:rPr>
        <w:t xml:space="preserve">　　以上です。</w:t>
      </w:r>
    </w:p>
    <w:p w14:paraId="72BB75F7" w14:textId="77777777" w:rsidR="00C50B6B" w:rsidRDefault="00C50B6B" w:rsidP="00C50B6B">
      <w:pPr>
        <w:pStyle w:val="af5"/>
        <w:ind w:left="217" w:hanging="217"/>
      </w:pPr>
      <w:r>
        <w:rPr>
          <w:rFonts w:ascii="ＭＳ ゴシック" w:eastAsia="ＭＳ ゴシック" w:hAnsi="ＭＳ ゴシック" w:hint="eastAsia"/>
        </w:rPr>
        <w:t>○議長（遠山隆雄君）</w:t>
      </w:r>
      <w:r>
        <w:rPr>
          <w:rFonts w:hint="eastAsia"/>
        </w:rPr>
        <w:t xml:space="preserve">　答弁が終わりました。</w:t>
      </w:r>
    </w:p>
    <w:p w14:paraId="1CA97BF2" w14:textId="77777777" w:rsidR="00C50B6B" w:rsidRDefault="00C50B6B" w:rsidP="00C50B6B">
      <w:pPr>
        <w:pStyle w:val="af5"/>
        <w:ind w:left="217" w:hanging="217"/>
      </w:pPr>
      <w:r>
        <w:rPr>
          <w:rFonts w:hint="eastAsia"/>
        </w:rPr>
        <w:t xml:space="preserve">　　12番、川島さゆり議員。</w:t>
      </w:r>
    </w:p>
    <w:p w14:paraId="2D04A617" w14:textId="77777777" w:rsidR="00C50B6B" w:rsidRDefault="00C50B6B" w:rsidP="00C50B6B">
      <w:pPr>
        <w:pStyle w:val="af4"/>
        <w:ind w:leftChars="0" w:left="217" w:hanging="217"/>
      </w:pPr>
      <w:r>
        <w:rPr>
          <w:rFonts w:hint="eastAsia"/>
        </w:rPr>
        <w:t>〔１２番　川島さゆり君登壇〕</w:t>
      </w:r>
    </w:p>
    <w:p w14:paraId="26649C85" w14:textId="77777777" w:rsidR="00C50B6B" w:rsidRDefault="00C50B6B" w:rsidP="00C50B6B">
      <w:pPr>
        <w:pStyle w:val="af5"/>
        <w:ind w:left="217" w:hanging="217"/>
      </w:pPr>
      <w:r>
        <w:rPr>
          <w:rFonts w:ascii="ＭＳ ゴシック" w:eastAsia="ＭＳ ゴシック" w:hAnsi="ＭＳ ゴシック" w:hint="eastAsia"/>
        </w:rPr>
        <w:t>○１２番（川島さゆり君）</w:t>
      </w:r>
      <w:r>
        <w:rPr>
          <w:rFonts w:hint="eastAsia"/>
        </w:rPr>
        <w:t xml:space="preserve">　じゃ、観光協会のほうとまた、対応のほうしていただければと思います。この質問は以上です。</w:t>
      </w:r>
    </w:p>
    <w:p w14:paraId="7CD55DD3" w14:textId="77777777" w:rsidR="00C50B6B" w:rsidRDefault="00C50B6B" w:rsidP="00C50B6B">
      <w:pPr>
        <w:pStyle w:val="af5"/>
        <w:ind w:left="217" w:hanging="217"/>
      </w:pPr>
      <w:r>
        <w:rPr>
          <w:rFonts w:hint="eastAsia"/>
        </w:rPr>
        <w:t xml:space="preserve">　　（４）の質問に入りたいと思います。</w:t>
      </w:r>
    </w:p>
    <w:p w14:paraId="207D5ABF" w14:textId="77777777" w:rsidR="00C50B6B" w:rsidRDefault="00C50B6B" w:rsidP="00C50B6B">
      <w:pPr>
        <w:pStyle w:val="af5"/>
        <w:ind w:left="217" w:hanging="217"/>
      </w:pPr>
      <w:r>
        <w:rPr>
          <w:rFonts w:hint="eastAsia"/>
        </w:rPr>
        <w:t xml:space="preserve">　　「Ｕｎｉ－Ｖｏｉｃｅ Ｂｌｉｎｄ」アプリによる「耳で聴くハザードマップ」を導入する考えはあるかということでございますけれども、最近、南海トラフ地震、台風も最近ございました。それから、線状降水帯など、ニュースをよく耳にするようになりましたけれども、そもそもハザードマップというのは、現在地と周辺リスクの規模や範囲が色分けされていて、平面に表現された地図でございます。いわゆる絵と一緒ですので、見えなかったり視野の狭</w:t>
      </w:r>
      <w:r>
        <w:rPr>
          <w:rFonts w:hint="eastAsia"/>
        </w:rPr>
        <w:lastRenderedPageBreak/>
        <w:t>い方や色彩が分からない方ですと、その情報はなかなか活用できないということになります。</w:t>
      </w:r>
    </w:p>
    <w:p w14:paraId="040F04DE" w14:textId="77777777" w:rsidR="00C50B6B" w:rsidRDefault="00C50B6B" w:rsidP="00C50B6B">
      <w:pPr>
        <w:pStyle w:val="af5"/>
        <w:ind w:left="217" w:hanging="217"/>
      </w:pPr>
      <w:r>
        <w:rPr>
          <w:rFonts w:hint="eastAsia"/>
        </w:rPr>
        <w:t xml:space="preserve">　　視覚障がい者の方も、私たちもハザードマップを使用できるようにしてほしいという要望がございまして、この無料アプリ「Ｕｎｉ－Ｖｏｉｃｅ Ｂｌｉｎｄ」アプリができ、耳で聞くことができるハザードマップとなったわけでございます。</w:t>
      </w:r>
    </w:p>
    <w:p w14:paraId="4F3A63F5" w14:textId="77777777" w:rsidR="00C50B6B" w:rsidRDefault="00C50B6B" w:rsidP="00C50B6B">
      <w:pPr>
        <w:pStyle w:val="af5"/>
        <w:ind w:left="217" w:hanging="217"/>
      </w:pPr>
      <w:r>
        <w:rPr>
          <w:rFonts w:hint="eastAsia"/>
        </w:rPr>
        <w:t xml:space="preserve">　　導入しています富山県の例から言いますと、大雨警報が発表され、県のホームページで緊急情報公開がされ、「耳で聴くハザードマップ」は、この県のホームページと同期して、お知らせをスマホへプッシュ通知がされます。警報の詳細を音声で伝えることができるということでございます。</w:t>
      </w:r>
    </w:p>
    <w:p w14:paraId="0E198766" w14:textId="77777777" w:rsidR="00C50B6B" w:rsidRDefault="00C50B6B" w:rsidP="00C50B6B">
      <w:pPr>
        <w:pStyle w:val="af5"/>
        <w:ind w:left="217" w:hanging="217"/>
      </w:pPr>
      <w:r>
        <w:rPr>
          <w:rFonts w:hint="eastAsia"/>
        </w:rPr>
        <w:t xml:space="preserve">　　視覚障がい者への防災情報を届けること、不可欠でありますが、いかがでしょうか。</w:t>
      </w:r>
    </w:p>
    <w:p w14:paraId="046BFBEC" w14:textId="77777777" w:rsidR="00C50B6B" w:rsidRDefault="00C50B6B" w:rsidP="00C50B6B">
      <w:pPr>
        <w:pStyle w:val="af5"/>
        <w:ind w:left="217" w:hanging="217"/>
      </w:pPr>
      <w:r>
        <w:rPr>
          <w:rFonts w:ascii="ＭＳ ゴシック" w:eastAsia="ＭＳ ゴシック" w:hAnsi="ＭＳ ゴシック" w:hint="eastAsia"/>
        </w:rPr>
        <w:t>○議長（遠山隆雄君）</w:t>
      </w:r>
      <w:r>
        <w:rPr>
          <w:rFonts w:hint="eastAsia"/>
        </w:rPr>
        <w:t xml:space="preserve">　答弁願います。</w:t>
      </w:r>
    </w:p>
    <w:p w14:paraId="3DAC3220" w14:textId="77777777" w:rsidR="00C50B6B" w:rsidRDefault="00C50B6B" w:rsidP="00C50B6B">
      <w:pPr>
        <w:pStyle w:val="af5"/>
        <w:ind w:left="217" w:hanging="217"/>
      </w:pPr>
      <w:r>
        <w:rPr>
          <w:rFonts w:hint="eastAsia"/>
        </w:rPr>
        <w:t xml:space="preserve">　　荒井総務課長。</w:t>
      </w:r>
    </w:p>
    <w:p w14:paraId="120BC19B" w14:textId="77777777" w:rsidR="00C50B6B" w:rsidRDefault="00C50B6B" w:rsidP="00C50B6B">
      <w:pPr>
        <w:pStyle w:val="af4"/>
        <w:wordWrap/>
        <w:ind w:leftChars="0" w:left="217" w:hanging="217"/>
      </w:pPr>
      <w:r>
        <w:rPr>
          <w:rFonts w:hint="eastAsia"/>
        </w:rPr>
        <w:t>〔総務課長　荒井和彦君登壇〕</w:t>
      </w:r>
    </w:p>
    <w:p w14:paraId="680F11D3" w14:textId="77777777" w:rsidR="00C50B6B" w:rsidRDefault="00C50B6B" w:rsidP="00C50B6B">
      <w:pPr>
        <w:pStyle w:val="af5"/>
        <w:ind w:left="217" w:hanging="217"/>
      </w:pPr>
      <w:r>
        <w:rPr>
          <w:rFonts w:ascii="ＭＳ ゴシック" w:eastAsia="ＭＳ ゴシック" w:hAnsi="ＭＳ ゴシック" w:hint="eastAsia"/>
        </w:rPr>
        <w:t>○総務課長（荒井和彦君）</w:t>
      </w:r>
      <w:r>
        <w:rPr>
          <w:rFonts w:hint="eastAsia"/>
        </w:rPr>
        <w:t xml:space="preserve">　お答えいたします。</w:t>
      </w:r>
    </w:p>
    <w:p w14:paraId="252BC689" w14:textId="77777777" w:rsidR="00C50B6B" w:rsidRDefault="00C50B6B" w:rsidP="00C50B6B">
      <w:pPr>
        <w:pStyle w:val="af5"/>
        <w:ind w:left="217" w:hanging="217"/>
      </w:pPr>
      <w:r>
        <w:rPr>
          <w:rFonts w:hint="eastAsia"/>
        </w:rPr>
        <w:t xml:space="preserve">　　「耳で聴くハザードマップ」の導入に当たりましては、「Ｕｎｉ－Ｖｏｉｃｅ」を運営する企業との契約が必要となりますが、契約する自治体の単位が都道府県、政令指定都市、特別区となっており、当町単独での導入はできません。</w:t>
      </w:r>
    </w:p>
    <w:p w14:paraId="1B6C4B6A" w14:textId="77777777" w:rsidR="00C50B6B" w:rsidRDefault="00C50B6B" w:rsidP="00C50B6B">
      <w:pPr>
        <w:pStyle w:val="af5"/>
        <w:ind w:left="217" w:hanging="217"/>
      </w:pPr>
      <w:r>
        <w:rPr>
          <w:rFonts w:hint="eastAsia"/>
        </w:rPr>
        <w:t xml:space="preserve">　　導入する場合、長野県で契約をしていただく必要がありますが、長野県危機管理部に確認したところ、現段階で導入の予定はないとのことでした。</w:t>
      </w:r>
    </w:p>
    <w:p w14:paraId="2495EC97" w14:textId="77777777" w:rsidR="00C50B6B" w:rsidRDefault="00C50B6B" w:rsidP="00C50B6B">
      <w:pPr>
        <w:pStyle w:val="af5"/>
        <w:ind w:left="217" w:hanging="217"/>
      </w:pPr>
      <w:r>
        <w:rPr>
          <w:rFonts w:hint="eastAsia"/>
        </w:rPr>
        <w:t xml:space="preserve">　　しかし、視覚障がいのある方や高齢者の方をはじめ、視覚的に情報を得ることが困難な方に対しては有効な手段ですので、今後、県に対して導入を要望してまいります。</w:t>
      </w:r>
    </w:p>
    <w:p w14:paraId="26A2107C" w14:textId="77777777" w:rsidR="00C50B6B" w:rsidRDefault="00C50B6B" w:rsidP="00C50B6B">
      <w:pPr>
        <w:pStyle w:val="af5"/>
        <w:ind w:left="217" w:hanging="217"/>
      </w:pPr>
      <w:r>
        <w:rPr>
          <w:rFonts w:ascii="ＭＳ ゴシック" w:eastAsia="ＭＳ ゴシック" w:hAnsi="ＭＳ ゴシック" w:hint="eastAsia"/>
        </w:rPr>
        <w:t>○議長（遠山隆雄君）</w:t>
      </w:r>
      <w:r>
        <w:rPr>
          <w:rFonts w:hint="eastAsia"/>
        </w:rPr>
        <w:t xml:space="preserve">　答弁が終わりました。</w:t>
      </w:r>
    </w:p>
    <w:p w14:paraId="325F1E4B" w14:textId="77777777" w:rsidR="00C50B6B" w:rsidRDefault="00C50B6B" w:rsidP="00C50B6B">
      <w:pPr>
        <w:pStyle w:val="af5"/>
        <w:ind w:left="217" w:hanging="217"/>
      </w:pPr>
      <w:r>
        <w:rPr>
          <w:rFonts w:hint="eastAsia"/>
        </w:rPr>
        <w:t xml:space="preserve">　　12番、川島さゆり議員。</w:t>
      </w:r>
    </w:p>
    <w:p w14:paraId="0619F466" w14:textId="77777777" w:rsidR="00C50B6B" w:rsidRDefault="00C50B6B" w:rsidP="00C50B6B">
      <w:pPr>
        <w:pStyle w:val="af4"/>
        <w:ind w:leftChars="0" w:left="217" w:hanging="217"/>
      </w:pPr>
      <w:r>
        <w:rPr>
          <w:rFonts w:hint="eastAsia"/>
        </w:rPr>
        <w:t>〔１２番　川島さゆり君登壇〕</w:t>
      </w:r>
    </w:p>
    <w:p w14:paraId="2CC195AB" w14:textId="77777777" w:rsidR="00C50B6B" w:rsidRDefault="00C50B6B" w:rsidP="00C50B6B">
      <w:pPr>
        <w:pStyle w:val="af5"/>
        <w:ind w:left="217" w:hanging="217"/>
      </w:pPr>
      <w:r>
        <w:rPr>
          <w:rFonts w:ascii="ＭＳ ゴシック" w:eastAsia="ＭＳ ゴシック" w:hAnsi="ＭＳ ゴシック" w:hint="eastAsia"/>
        </w:rPr>
        <w:t>○１２番（川島さゆり君）</w:t>
      </w:r>
      <w:r>
        <w:rPr>
          <w:rFonts w:hint="eastAsia"/>
        </w:rPr>
        <w:t xml:space="preserve">　そうですね、先ほどの富山県の例から行っても、県が主体になってやらないと駄目な、一自体ではできないという状況もあるかと思います。</w:t>
      </w:r>
    </w:p>
    <w:p w14:paraId="199785D5" w14:textId="77777777" w:rsidR="00C50B6B" w:rsidRDefault="00C50B6B" w:rsidP="00C50B6B">
      <w:pPr>
        <w:pStyle w:val="af5"/>
        <w:ind w:left="217" w:hanging="217"/>
      </w:pPr>
      <w:r>
        <w:rPr>
          <w:rFonts w:hint="eastAsia"/>
        </w:rPr>
        <w:t xml:space="preserve">　　今、課長のほうからも県のほうへ要望出していただけるということでございましたので、大変ありがたく思いますけれども、あくまでも参考ということでお話をさせていただきますけれども、町が始めたＬＩＮＥチャットボットでございますが、大変分かりやすく、防災情報、ハザードマップ、「キキクル」等、タイムリーに取れまして、今回の台風情報も本当にありがたく思っております。</w:t>
      </w:r>
    </w:p>
    <w:p w14:paraId="64F60582" w14:textId="77777777" w:rsidR="00C50B6B" w:rsidRDefault="00C50B6B" w:rsidP="00C50B6B">
      <w:pPr>
        <w:pStyle w:val="af5"/>
        <w:ind w:left="217" w:hanging="217"/>
      </w:pPr>
      <w:r>
        <w:rPr>
          <w:rFonts w:hint="eastAsia"/>
        </w:rPr>
        <w:lastRenderedPageBreak/>
        <w:t xml:space="preserve">　　ちょっと調べさせていただいたんですが、このＬＩＮＥの中にＬＩＮＥ Ｂｅａｃｏｎというのがございまして、このチャットボットを活用している方たちの人助けの仕組みを今、研究しているみたいです、ＬＩＮＥのほうで。視覚障がい者が移動に際に使っている白いつえございますよね。ここにビーコンを取り付けることで、周辺のサポーターが視覚障がい者の存在を認知しまして、スムーズに手だけができる。こんな今、発想で開発を進めているそうです。もちろん答弁は要りませんけれども、このような研究もされているそうですので、今ちょうど、ＬＩＮＥチャットボット、しっかり活用が始まっているところですので、ぜひともまた、総務課のほうで、防災係のほうで研究をしていただければということで、答弁は要りませんけれどもということです。</w:t>
      </w:r>
    </w:p>
    <w:p w14:paraId="4D3E30DB" w14:textId="77777777" w:rsidR="00C50B6B" w:rsidRDefault="00C50B6B" w:rsidP="00C50B6B">
      <w:pPr>
        <w:pStyle w:val="af5"/>
        <w:ind w:left="217" w:hanging="217"/>
      </w:pPr>
    </w:p>
    <w:p w14:paraId="65E51939" w14:textId="77777777" w:rsidR="00C50B6B" w:rsidRDefault="00C50B6B" w:rsidP="00C50B6B">
      <w:pPr>
        <w:pStyle w:val="af5"/>
        <w:ind w:left="328" w:hanging="328"/>
        <w:rPr>
          <w:b/>
          <w:bCs/>
          <w:sz w:val="32"/>
          <w:szCs w:val="32"/>
          <w:bdr w:val="single" w:sz="4" w:space="0" w:color="auto" w:frame="1"/>
          <w:shd w:val="pct15" w:color="auto" w:fill="FFFFFF"/>
        </w:rPr>
      </w:pPr>
      <w:r>
        <w:rPr>
          <w:rFonts w:hint="eastAsia"/>
          <w:b/>
          <w:bCs/>
          <w:sz w:val="32"/>
          <w:szCs w:val="32"/>
          <w:bdr w:val="single" w:sz="4" w:space="0" w:color="auto" w:frame="1"/>
          <w:shd w:val="pct15" w:color="auto" w:fill="FFFFFF"/>
        </w:rPr>
        <w:t>「認知症施策について」を質問！！</w:t>
      </w:r>
    </w:p>
    <w:p w14:paraId="21058D7B" w14:textId="77777777" w:rsidR="00C50B6B" w:rsidRDefault="00C50B6B" w:rsidP="00C50B6B">
      <w:pPr>
        <w:pStyle w:val="af5"/>
        <w:ind w:left="217" w:hanging="217"/>
      </w:pPr>
      <w:r>
        <w:rPr>
          <w:rFonts w:hint="eastAsia"/>
        </w:rPr>
        <w:t xml:space="preserve">　　折しも、９月は世界アルツハイマー月間でもありまして、認知症について関心と理解を深める認知症月間でもあります。既に町では認知症初期集中支援チーム、オレンジチームともいいますけれども、こちらを中心に認知症カフェ、オレンジカフェ、また、認知症サポーター育成等々、様々取り組んでいただき、感謝申し上げるところでございます。</w:t>
      </w:r>
    </w:p>
    <w:p w14:paraId="6D115F21" w14:textId="77777777" w:rsidR="00C50B6B" w:rsidRDefault="00C50B6B" w:rsidP="00C50B6B">
      <w:pPr>
        <w:pStyle w:val="af5"/>
        <w:ind w:left="217" w:hanging="217"/>
      </w:pPr>
      <w:r>
        <w:rPr>
          <w:rFonts w:hint="eastAsia"/>
        </w:rPr>
        <w:t xml:space="preserve">　　厚生労働省の調査によりますと、65歳以上の高齢者がピークを迎える2040年に、高齢者の３人に１人が認知機能障がいを起こすと言われております。早期介入と治療、そして、共生社会の仕組みづくりが重要でありますけれども、長寿社会となり、認知症患者さんが増加計画にあり、仕方のないことではございますが、現場の医療関係者や在宅で介護をしているご家族は大変な思いをされております。</w:t>
      </w:r>
    </w:p>
    <w:p w14:paraId="4E7B5EB6" w14:textId="77777777" w:rsidR="00C50B6B" w:rsidRDefault="00C50B6B" w:rsidP="00C50B6B">
      <w:pPr>
        <w:pStyle w:val="af5"/>
        <w:ind w:left="217" w:hanging="217"/>
      </w:pPr>
      <w:r>
        <w:rPr>
          <w:rFonts w:hint="eastAsia"/>
        </w:rPr>
        <w:t xml:space="preserve">　　私も両親で経験済みでございますが、今までできていたことがだんだんできなくなる。また、ご家族にとっては大変なショックでございます。いつかはと思い、覚悟は決めていても、それは突然やってきます。</w:t>
      </w:r>
    </w:p>
    <w:p w14:paraId="6DED5158" w14:textId="77777777" w:rsidR="00C50B6B" w:rsidRDefault="00C50B6B" w:rsidP="00C50B6B">
      <w:pPr>
        <w:pStyle w:val="af5"/>
        <w:ind w:left="217" w:hanging="217"/>
      </w:pPr>
      <w:r>
        <w:rPr>
          <w:rFonts w:hint="eastAsia"/>
        </w:rPr>
        <w:t xml:space="preserve">　　また、介護現場においては、一生懸命ケアをしても、認知症患者様からは拒絶され、暴言を受けることも多々あるわけでございます。</w:t>
      </w:r>
    </w:p>
    <w:p w14:paraId="44568605" w14:textId="77777777" w:rsidR="00C50B6B" w:rsidRDefault="00C50B6B" w:rsidP="00C50B6B">
      <w:pPr>
        <w:pStyle w:val="af5"/>
        <w:ind w:left="217" w:hanging="217"/>
      </w:pPr>
      <w:r>
        <w:rPr>
          <w:rFonts w:hint="eastAsia"/>
        </w:rPr>
        <w:t xml:space="preserve">　　しかしながら、今回私が紹介するユマニチュードは、例えば、看護師による口腔ケアを嫌がって声を荒げる患者さんに対して、認知症患者さんと円滑にコミュニケーションを取るための４つの技法、見る、話す、触れる、立つを実践したところ、患者さんが抵抗せずケアを受けられ、笑顔になったという事例でございます。</w:t>
      </w:r>
    </w:p>
    <w:p w14:paraId="46603AC5" w14:textId="77777777" w:rsidR="00C50B6B" w:rsidRDefault="00C50B6B" w:rsidP="00C50B6B">
      <w:pPr>
        <w:pStyle w:val="af5"/>
        <w:ind w:left="217" w:hanging="217"/>
      </w:pPr>
      <w:r>
        <w:rPr>
          <w:rFonts w:hint="eastAsia"/>
        </w:rPr>
        <w:t xml:space="preserve">　　モニターをお願いいたします。</w:t>
      </w:r>
    </w:p>
    <w:p w14:paraId="74BB5FF2" w14:textId="77777777" w:rsidR="00C50B6B" w:rsidRDefault="00C50B6B" w:rsidP="00C50B6B">
      <w:pPr>
        <w:pStyle w:val="af5"/>
        <w:ind w:left="217" w:hanging="217"/>
      </w:pPr>
      <w:r>
        <w:rPr>
          <w:rFonts w:hint="eastAsia"/>
        </w:rPr>
        <w:lastRenderedPageBreak/>
        <w:t xml:space="preserve">　　こちらのユマニチュードって、あまり聞き慣れない言葉で、皆さん、何だろうと思っていると思いますけれども、こちら実は、フランスの造形語と言われていますけれども、フランスの体育学の専門家、イブ・ジネストさんという方とロゼット・マルスコッティさんという方が40年間にわたりまして、病院や施設や家庭で一生懸命研究をされた、その経験から生まれたケアの技法でございます。</w:t>
      </w:r>
    </w:p>
    <w:p w14:paraId="535CB296" w14:textId="77777777" w:rsidR="00C50B6B" w:rsidRDefault="00C50B6B" w:rsidP="00C50B6B">
      <w:pPr>
        <w:pStyle w:val="af5"/>
        <w:ind w:left="217" w:hanging="217"/>
      </w:pPr>
      <w:r>
        <w:rPr>
          <w:rFonts w:hint="eastAsia"/>
        </w:rPr>
        <w:t xml:space="preserve">　　ここにも書いてありますけれども、認知症の人に寄り添うケアの技術のことでありまして、介護者の負担軽減などに効果がございます。これは、あなたのことを大切に思っていますということを、相手が理解できるように伝えるための技術、また、その技術を使うときに考えておくべき考え方、これはケアの哲学とも呼ばれておりますけれども、このことでございます。</w:t>
      </w:r>
    </w:p>
    <w:p w14:paraId="263BFF15" w14:textId="77777777" w:rsidR="00C50B6B" w:rsidRDefault="00C50B6B" w:rsidP="00C50B6B">
      <w:pPr>
        <w:pStyle w:val="af5"/>
        <w:ind w:left="217" w:hanging="217"/>
      </w:pPr>
      <w:r>
        <w:rPr>
          <w:rFonts w:hint="eastAsia"/>
        </w:rPr>
        <w:t xml:space="preserve">　　ユマニチュードとは、人間らしくあることを意味するフランス語の造語、ストレートな言葉じゃなくて、造語、つくった言葉らしいんですけれども、造語でございまして、認知症になっても、その方には個人の尊厳があり、それを大事にということだと思います。</w:t>
      </w:r>
    </w:p>
    <w:p w14:paraId="66B59341" w14:textId="77777777" w:rsidR="00C50B6B" w:rsidRDefault="00C50B6B" w:rsidP="00C50B6B">
      <w:pPr>
        <w:pStyle w:val="af5"/>
        <w:ind w:left="217" w:hanging="217"/>
      </w:pPr>
      <w:r>
        <w:rPr>
          <w:rFonts w:hint="eastAsia"/>
        </w:rPr>
        <w:t xml:space="preserve">　　次のモニターをお願いいたします。</w:t>
      </w:r>
    </w:p>
    <w:p w14:paraId="5EDF2184" w14:textId="746434A0" w:rsidR="00C50B6B" w:rsidRDefault="00C50B6B" w:rsidP="00C50B6B">
      <w:pPr>
        <w:pStyle w:val="af5"/>
        <w:ind w:left="217" w:hanging="217"/>
      </w:pPr>
      <w:r>
        <w:rPr>
          <w:rFonts w:hint="eastAsia"/>
        </w:rPr>
        <w:t>これが、あなたのことを大切に思っていますと伝えるための４つの柱になります。先ほど言った、見る、話す、触れる、立つということで書いてありますけれども、順を追ってちょっと説明させていただきます。</w:t>
      </w:r>
    </w:p>
    <w:p w14:paraId="3115BD4A" w14:textId="77777777" w:rsidR="00C50B6B" w:rsidRDefault="00C50B6B" w:rsidP="00C50B6B">
      <w:pPr>
        <w:pStyle w:val="af5"/>
        <w:ind w:left="217" w:hanging="217"/>
      </w:pPr>
      <w:r>
        <w:rPr>
          <w:rFonts w:hint="eastAsia"/>
        </w:rPr>
        <w:t xml:space="preserve">　　まず、見るというところでございますが、認知症の患者さんは視野が狭くなってまいりますので、この辺で言っても気がつかないんですね。正面になるべく立っていただいたほうがいいということと、急に話しかけると相手が驚いてしまうということがございます。見ることで相手に伝わるメッセージがございまして、正面に立って、正直な気持ちで正面に立っていただいて、水平に見ることが平等であること。近くで長く見ることで親密さを相手に伝えることができます。何か失礼な気がしますけれども、認知症の患者さんにとっては、それが一番ベストだということになります。</w:t>
      </w:r>
    </w:p>
    <w:p w14:paraId="2A0B8EC9" w14:textId="73D6E918" w:rsidR="00C50B6B" w:rsidRDefault="00C50B6B" w:rsidP="00C50B6B">
      <w:pPr>
        <w:pStyle w:val="af5"/>
        <w:ind w:left="217" w:hanging="217"/>
      </w:pPr>
      <w:r>
        <w:rPr>
          <w:rFonts w:hint="eastAsia"/>
        </w:rPr>
        <w:t xml:space="preserve">　　次に、触れるというところに入りたいと思いますけれども、これもよく私もやっちゃうんですけれども、後ろからトントンって、「ねえ」ってやっちゃうんですけれども、</w:t>
      </w:r>
      <w:r w:rsidR="00AB26AF">
        <w:rPr>
          <w:rFonts w:hint="eastAsia"/>
        </w:rPr>
        <w:t>これは</w:t>
      </w:r>
      <w:r>
        <w:rPr>
          <w:rFonts w:hint="eastAsia"/>
        </w:rPr>
        <w:t>やめていただきたくて、下から面積を多く、ゆっくりと触れていくことが大事だそうです。相手をつかんでしまうと、そんなつもりはこちらはなくても、この人は私の自由を奪っている、ひどい人だと認知症の患者さんに感じさせてしまいます。触れるときには、まず、相手の手を下から支えることで優しさを伝えていくということが大事になるそうです。</w:t>
      </w:r>
    </w:p>
    <w:p w14:paraId="187172C3" w14:textId="77777777" w:rsidR="00C50B6B" w:rsidRDefault="00C50B6B" w:rsidP="00C50B6B">
      <w:pPr>
        <w:pStyle w:val="af5"/>
        <w:ind w:left="217" w:hanging="217"/>
      </w:pPr>
      <w:r>
        <w:rPr>
          <w:rFonts w:hint="eastAsia"/>
        </w:rPr>
        <w:lastRenderedPageBreak/>
        <w:t xml:space="preserve">　　次に、話すというところでございますが、私もよくやってしまったんですが、介護のときに、てきぱきやってしますと、例えば、内々だと、「お父さん、早く」とかやっちゃうと、すごく相手が傷つくんですね。できれば低めで、ゆっくり穏やかな前向きな言葉で話すということが大事だそうです。あなたのことを大切に思っていますと伝えるためには、その場に言葉をあふれさせることが必要で、ゆっくりとした穏やかな言葉は相手に安心を与えるそうです。</w:t>
      </w:r>
    </w:p>
    <w:p w14:paraId="534C7017" w14:textId="77777777" w:rsidR="00C50B6B" w:rsidRDefault="00C50B6B" w:rsidP="00C50B6B">
      <w:pPr>
        <w:pStyle w:val="af5"/>
        <w:ind w:left="217" w:hanging="217"/>
      </w:pPr>
      <w:r>
        <w:rPr>
          <w:rFonts w:hint="eastAsia"/>
        </w:rPr>
        <w:t xml:space="preserve">　　次に、立つということ、これは私、初めて聞いて、へえっと思ったんですけれども、体を起こすこともその人らしさを保つための大切なんですね。例えば、うちの父の例で言いますと、ご飯を食べると、すぐ、こたつに行って座っていて、脱腸になっちゃったことがあったんですけれども、なかなか立つことができなくなってしまいまして、私も気にしなかったんですが、これとても大事なことだなと思っております。１日20分立つ時間をつくれば、寝たきり予防をできます。歯磨きや着替えは立って行う。食卓まで歩くなど、少しずつ時間をつくって、合計20分を１日立っていただくと、寝たきりにならないということでございました。</w:t>
      </w:r>
    </w:p>
    <w:p w14:paraId="3675069C" w14:textId="0EE2946C" w:rsidR="00C50B6B" w:rsidRDefault="00C50B6B" w:rsidP="00C50B6B">
      <w:pPr>
        <w:pStyle w:val="af5"/>
        <w:ind w:left="217" w:hanging="217"/>
      </w:pPr>
      <w:r>
        <w:rPr>
          <w:rFonts w:hint="eastAsia"/>
        </w:rPr>
        <w:t>モニターありがとうございます。</w:t>
      </w:r>
    </w:p>
    <w:p w14:paraId="428B69DC" w14:textId="77777777" w:rsidR="00C50B6B" w:rsidRDefault="00C50B6B" w:rsidP="00C50B6B">
      <w:pPr>
        <w:pStyle w:val="af5"/>
        <w:ind w:left="217" w:hanging="217"/>
      </w:pPr>
      <w:r>
        <w:rPr>
          <w:rFonts w:hint="eastAsia"/>
        </w:rPr>
        <w:t xml:space="preserve">　　本事例を踏まえまして、当町におけるユマニチュードに関する取組について伺ってまいります。</w:t>
      </w:r>
    </w:p>
    <w:p w14:paraId="7968F8EE" w14:textId="77777777" w:rsidR="00C50B6B" w:rsidRDefault="00C50B6B" w:rsidP="00C50B6B">
      <w:pPr>
        <w:pStyle w:val="af5"/>
        <w:ind w:left="217" w:hanging="217"/>
      </w:pPr>
      <w:r>
        <w:rPr>
          <w:rFonts w:hint="eastAsia"/>
        </w:rPr>
        <w:t xml:space="preserve">　　まず、１つ目の質問ですが、当町における介護予防や認知症施策の内容を教えてください。</w:t>
      </w:r>
    </w:p>
    <w:p w14:paraId="4B22C4C3" w14:textId="77777777" w:rsidR="00C50B6B" w:rsidRDefault="00C50B6B" w:rsidP="00C50B6B">
      <w:pPr>
        <w:pStyle w:val="af5"/>
        <w:ind w:left="217" w:hanging="217"/>
      </w:pPr>
      <w:r>
        <w:rPr>
          <w:rFonts w:ascii="ＭＳ ゴシック" w:eastAsia="ＭＳ ゴシック" w:hAnsi="ＭＳ ゴシック" w:hint="eastAsia"/>
        </w:rPr>
        <w:t>○議長（遠山隆雄君）</w:t>
      </w:r>
      <w:r>
        <w:rPr>
          <w:rFonts w:hint="eastAsia"/>
        </w:rPr>
        <w:t xml:space="preserve">　答弁願います。</w:t>
      </w:r>
    </w:p>
    <w:p w14:paraId="0FE341E3" w14:textId="77777777" w:rsidR="00C50B6B" w:rsidRDefault="00C50B6B" w:rsidP="00C50B6B">
      <w:pPr>
        <w:pStyle w:val="af5"/>
        <w:ind w:left="217" w:hanging="217"/>
      </w:pPr>
      <w:r>
        <w:rPr>
          <w:rFonts w:hint="eastAsia"/>
        </w:rPr>
        <w:t xml:space="preserve">　　菊池保健福祉課長。</w:t>
      </w:r>
    </w:p>
    <w:p w14:paraId="1C635B2A" w14:textId="77777777" w:rsidR="00C50B6B" w:rsidRDefault="00C50B6B" w:rsidP="00C50B6B">
      <w:pPr>
        <w:pStyle w:val="af4"/>
        <w:ind w:leftChars="0" w:left="217" w:hanging="217"/>
      </w:pPr>
      <w:r>
        <w:rPr>
          <w:rFonts w:hint="eastAsia"/>
        </w:rPr>
        <w:t>〔保健福祉課長　菊池一成君登壇〕</w:t>
      </w:r>
    </w:p>
    <w:p w14:paraId="2AAD087D" w14:textId="77777777" w:rsidR="00C50B6B" w:rsidRDefault="00C50B6B" w:rsidP="00C50B6B">
      <w:pPr>
        <w:pStyle w:val="af5"/>
        <w:ind w:left="217" w:hanging="217"/>
      </w:pPr>
      <w:r>
        <w:rPr>
          <w:rFonts w:ascii="ＭＳ ゴシック" w:eastAsia="ＭＳ ゴシック" w:hAnsi="ＭＳ ゴシック" w:hint="eastAsia"/>
        </w:rPr>
        <w:t>○保健福祉課長（菊池一成君）</w:t>
      </w:r>
      <w:r>
        <w:rPr>
          <w:rFonts w:hint="eastAsia"/>
        </w:rPr>
        <w:t xml:space="preserve">　お答えいたします。</w:t>
      </w:r>
    </w:p>
    <w:p w14:paraId="4B2B8005" w14:textId="77777777" w:rsidR="00C50B6B" w:rsidRDefault="00C50B6B" w:rsidP="00C50B6B">
      <w:pPr>
        <w:pStyle w:val="af5"/>
        <w:ind w:left="217" w:hanging="217"/>
      </w:pPr>
      <w:r>
        <w:rPr>
          <w:rFonts w:hint="eastAsia"/>
        </w:rPr>
        <w:t xml:space="preserve">　　当町においての特色ある介護予防や認知症施策ですが、主に５つの事業を展開しております。</w:t>
      </w:r>
    </w:p>
    <w:p w14:paraId="5EDB2D23" w14:textId="77777777" w:rsidR="00C50B6B" w:rsidRDefault="00C50B6B" w:rsidP="00C50B6B">
      <w:pPr>
        <w:pStyle w:val="af5"/>
        <w:ind w:left="217" w:hanging="217"/>
      </w:pPr>
      <w:r>
        <w:rPr>
          <w:rFonts w:hint="eastAsia"/>
        </w:rPr>
        <w:t xml:space="preserve">　　まず初めに、今年度から地域包括支援センター総合相談事業として、住民が気軽に立ち寄り相談できる場、喫茶「よろずや」を７月に開催し、初回にもかかわらず18名の方に来庁いただきました。</w:t>
      </w:r>
    </w:p>
    <w:p w14:paraId="195F7215" w14:textId="77777777" w:rsidR="00C50B6B" w:rsidRDefault="00C50B6B" w:rsidP="00C50B6B">
      <w:pPr>
        <w:pStyle w:val="af5"/>
        <w:ind w:left="217" w:hanging="217"/>
      </w:pPr>
      <w:r>
        <w:rPr>
          <w:rFonts w:hint="eastAsia"/>
        </w:rPr>
        <w:t xml:space="preserve">　　介護保険を申請し、介護サービスを利用するべきか、また、認知症の家族のことが心配だけれども、相談したくても誰に相談すればいいか分からず悩んでいた方などが相談に来られ、保健師等の専門職が対応いたしました。</w:t>
      </w:r>
    </w:p>
    <w:p w14:paraId="7DA84559" w14:textId="77777777" w:rsidR="00C50B6B" w:rsidRDefault="00C50B6B" w:rsidP="00C50B6B">
      <w:pPr>
        <w:pStyle w:val="af5"/>
        <w:ind w:left="217" w:hanging="217"/>
      </w:pPr>
      <w:r>
        <w:rPr>
          <w:rFonts w:hint="eastAsia"/>
        </w:rPr>
        <w:t xml:space="preserve">　　今後も定期的に開催してほしいとのご要望もありましたので、実施してまいりたいと考え</w:t>
      </w:r>
      <w:r>
        <w:rPr>
          <w:rFonts w:hint="eastAsia"/>
        </w:rPr>
        <w:lastRenderedPageBreak/>
        <w:t>ております。</w:t>
      </w:r>
    </w:p>
    <w:p w14:paraId="3B79709A" w14:textId="77777777" w:rsidR="00C50B6B" w:rsidRDefault="00C50B6B" w:rsidP="00C50B6B">
      <w:pPr>
        <w:pStyle w:val="af5"/>
        <w:ind w:left="217" w:hanging="217"/>
      </w:pPr>
      <w:r>
        <w:rPr>
          <w:rFonts w:hint="eastAsia"/>
        </w:rPr>
        <w:t xml:space="preserve">　　２つ目ですが、地域住民や事業所、行政機関などが協力して高齢者が安心して暮らし続けられるよう、地域全体で高齢者を支え合う仕組みづくりの構築を目指して、賛同いただいた44事業所等を軽井沢みまもりネットワーク登録事業所として令和４年度より登録させていただきました。年２回研修会や連絡会議を開催しております。</w:t>
      </w:r>
    </w:p>
    <w:p w14:paraId="3CE194CB" w14:textId="77777777" w:rsidR="00C50B6B" w:rsidRDefault="00C50B6B" w:rsidP="00C50B6B">
      <w:pPr>
        <w:pStyle w:val="af5"/>
        <w:ind w:left="217" w:hanging="217"/>
      </w:pPr>
      <w:r>
        <w:rPr>
          <w:rFonts w:hint="eastAsia"/>
        </w:rPr>
        <w:t xml:space="preserve">　　顔の見える関係性により、業務の範囲を超えて高齢者の見守りについて情報交換ができ、よい機会であるとの声をいただいております。</w:t>
      </w:r>
    </w:p>
    <w:p w14:paraId="35160936" w14:textId="77777777" w:rsidR="00C50B6B" w:rsidRDefault="00C50B6B" w:rsidP="00C50B6B">
      <w:pPr>
        <w:pStyle w:val="af5"/>
        <w:ind w:left="217" w:hanging="217"/>
      </w:pPr>
      <w:r>
        <w:rPr>
          <w:rFonts w:hint="eastAsia"/>
        </w:rPr>
        <w:t xml:space="preserve">　　３つ目ですが、世界アルツハイマー月間である９月に、毎年、認知症や高齢者をテーマにした映画上映会を開催しております。今年度は、認知症の正しい理解や地域とのつながり、人生会議が重要であることを自分ごととして考えるきっかけづくりのため、２つの映画を、今週９月７日に中軽井沢図書館において上映予定でございます。</w:t>
      </w:r>
    </w:p>
    <w:p w14:paraId="296C31D0" w14:textId="77777777" w:rsidR="00C50B6B" w:rsidRDefault="00C50B6B" w:rsidP="00C50B6B">
      <w:pPr>
        <w:pStyle w:val="af5"/>
        <w:ind w:left="217" w:hanging="217"/>
      </w:pPr>
      <w:r>
        <w:rPr>
          <w:rFonts w:hint="eastAsia"/>
        </w:rPr>
        <w:t xml:space="preserve">　　４つ目ですが、医療機関を受診または介護サービスを利用する際に、本人の状態や家族からの情報を記載し、関係機関に持参し、提示することで情報共有ができ、円滑な治療や介護サービスを受けられるためのツールとして、認知症地域連携パス「つな軽オレンジ手帳」を７月に作成をいたしました。今後、活用いただけるよう、啓発を行ってまいりたいと考えております。</w:t>
      </w:r>
    </w:p>
    <w:p w14:paraId="36BFC032" w14:textId="77777777" w:rsidR="00C50B6B" w:rsidRDefault="00C50B6B" w:rsidP="00C50B6B">
      <w:pPr>
        <w:pStyle w:val="af5"/>
        <w:ind w:left="217" w:hanging="217"/>
      </w:pPr>
      <w:r>
        <w:rPr>
          <w:rFonts w:hint="eastAsia"/>
        </w:rPr>
        <w:t xml:space="preserve">　　最後になりますが、認知症施策として毎月開催している認知症本人、そのご家族、介護や福祉の専門職やボランティアが気軽に集えるオレンジカフェの開催や認知症に対する正しい知識と理解を持ち、認知症の人と家族への地域の応援者である認知症サポーター養成講座を町民や民生委員児童委員、新規役場採用職員等を対象に実施しており、現在サポーターは2,206名となりました。</w:t>
      </w:r>
    </w:p>
    <w:p w14:paraId="753D0A83" w14:textId="77777777" w:rsidR="00C50B6B" w:rsidRDefault="00C50B6B" w:rsidP="00C50B6B">
      <w:pPr>
        <w:pStyle w:val="af5"/>
        <w:ind w:left="217" w:hanging="217"/>
      </w:pPr>
      <w:r>
        <w:rPr>
          <w:rFonts w:hint="eastAsia"/>
        </w:rPr>
        <w:t xml:space="preserve">　　また、昨年度は認知症サポーター養成講座の講師役を担うキャラバン・メイト養成研修を10年ぶりに開催し、新たに14名の方がキャラバン・メイトとして登録していただくことができましたので、認知症サポーター養成講座の開催に協力していただく予定でございます。</w:t>
      </w:r>
    </w:p>
    <w:p w14:paraId="41C94750" w14:textId="77777777" w:rsidR="00C50B6B" w:rsidRDefault="00C50B6B" w:rsidP="00C50B6B">
      <w:pPr>
        <w:pStyle w:val="af5"/>
        <w:ind w:left="217" w:hanging="217"/>
      </w:pPr>
      <w:r>
        <w:rPr>
          <w:rFonts w:hint="eastAsia"/>
        </w:rPr>
        <w:t xml:space="preserve">　　今後も引き続き、認知症の人の意思が尊重され、できる限り住み慣れた地域で自分らしく暮らし続けることができる社会の実現を目指しまして、認知症施策を推進してまいりたいと、このように考えております。</w:t>
      </w:r>
    </w:p>
    <w:p w14:paraId="61C1AE7D" w14:textId="77777777" w:rsidR="00C50B6B" w:rsidRDefault="00C50B6B" w:rsidP="00C50B6B">
      <w:pPr>
        <w:pStyle w:val="af5"/>
        <w:ind w:left="217" w:hanging="217"/>
      </w:pPr>
      <w:r>
        <w:rPr>
          <w:rFonts w:hint="eastAsia"/>
        </w:rPr>
        <w:t xml:space="preserve">　　以上でございます。</w:t>
      </w:r>
    </w:p>
    <w:p w14:paraId="5E4FD6DD" w14:textId="77777777" w:rsidR="00C50B6B" w:rsidRDefault="00C50B6B" w:rsidP="00C50B6B">
      <w:pPr>
        <w:pStyle w:val="af5"/>
        <w:ind w:left="217" w:hanging="217"/>
      </w:pPr>
      <w:r>
        <w:rPr>
          <w:rFonts w:ascii="ＭＳ ゴシック" w:eastAsia="ＭＳ ゴシック" w:hAnsi="ＭＳ ゴシック" w:hint="eastAsia"/>
        </w:rPr>
        <w:t>○議長（遠山隆雄君）</w:t>
      </w:r>
      <w:r>
        <w:rPr>
          <w:rFonts w:hint="eastAsia"/>
        </w:rPr>
        <w:t xml:space="preserve">　答弁が終わりました。</w:t>
      </w:r>
    </w:p>
    <w:p w14:paraId="37F2B3E1" w14:textId="77777777" w:rsidR="00C50B6B" w:rsidRDefault="00C50B6B" w:rsidP="00C50B6B">
      <w:pPr>
        <w:pStyle w:val="af5"/>
        <w:ind w:left="217" w:hanging="217"/>
      </w:pPr>
      <w:r>
        <w:rPr>
          <w:rFonts w:hint="eastAsia"/>
        </w:rPr>
        <w:t xml:space="preserve">　　12番、川島さゆり議員。</w:t>
      </w:r>
    </w:p>
    <w:p w14:paraId="74EB7F2C" w14:textId="77777777" w:rsidR="00C50B6B" w:rsidRDefault="00C50B6B" w:rsidP="00C50B6B">
      <w:pPr>
        <w:pStyle w:val="af4"/>
        <w:ind w:leftChars="0" w:left="217" w:hanging="217"/>
      </w:pPr>
      <w:r>
        <w:rPr>
          <w:rFonts w:hint="eastAsia"/>
        </w:rPr>
        <w:lastRenderedPageBreak/>
        <w:t>〔１２番　川島さゆり君登壇〕</w:t>
      </w:r>
    </w:p>
    <w:p w14:paraId="097AC348" w14:textId="77777777" w:rsidR="00C50B6B" w:rsidRDefault="00C50B6B" w:rsidP="00C50B6B">
      <w:pPr>
        <w:pStyle w:val="af5"/>
        <w:ind w:left="217" w:hanging="217"/>
      </w:pPr>
      <w:r>
        <w:rPr>
          <w:rFonts w:ascii="ＭＳ ゴシック" w:eastAsia="ＭＳ ゴシック" w:hAnsi="ＭＳ ゴシック" w:hint="eastAsia"/>
        </w:rPr>
        <w:t>○１２番（川島さゆり君）</w:t>
      </w:r>
      <w:r>
        <w:rPr>
          <w:rFonts w:hint="eastAsia"/>
        </w:rPr>
        <w:t xml:space="preserve">　思っていた以上に頑張ってくださっておりまして、びっくりしました。</w:t>
      </w:r>
    </w:p>
    <w:p w14:paraId="45A26438" w14:textId="77777777" w:rsidR="00C50B6B" w:rsidRDefault="00C50B6B" w:rsidP="00C50B6B">
      <w:pPr>
        <w:pStyle w:val="af5"/>
        <w:ind w:left="217" w:hanging="217"/>
      </w:pPr>
      <w:r>
        <w:rPr>
          <w:rFonts w:hint="eastAsia"/>
        </w:rPr>
        <w:t xml:space="preserve">　　１番目に、さっきにおっしゃった喫茶「よろずや」は、この間、私もちょっとお邪魔させていただいて、ちょうど今、母が入院しているもんで、何か涙ぐんでお話し聞いていただいて、課長にも、ありがとうございます。とても話したら気持ちが晴れまして、大変私も次の段階に進めるような状態になりました。本当にあれは、ありがたかったなと思いますので、今後もぜひやっていただきたい。</w:t>
      </w:r>
    </w:p>
    <w:p w14:paraId="01EB81A1" w14:textId="77777777" w:rsidR="00C50B6B" w:rsidRDefault="00C50B6B" w:rsidP="00C50B6B">
      <w:pPr>
        <w:pStyle w:val="af5"/>
        <w:ind w:left="217" w:hanging="217"/>
      </w:pPr>
      <w:r>
        <w:rPr>
          <w:rFonts w:hint="eastAsia"/>
        </w:rPr>
        <w:t xml:space="preserve">　　それから、今、初めて聞いた令和６年７月からオレンジ手帳ですか、これもなかなかツールとしては、そこに行って一々説明しなくていいと思いますので、いいものをつくっていただいたなと思いますので、ぜひ推し進めていただければと思います。</w:t>
      </w:r>
    </w:p>
    <w:p w14:paraId="42D8A354" w14:textId="77777777" w:rsidR="00C50B6B" w:rsidRDefault="00C50B6B" w:rsidP="00C50B6B">
      <w:pPr>
        <w:pStyle w:val="af5"/>
        <w:ind w:left="217" w:hanging="217"/>
      </w:pPr>
      <w:r>
        <w:rPr>
          <w:rFonts w:hint="eastAsia"/>
        </w:rPr>
        <w:t xml:space="preserve">　　本当に認知症の施策はかなり進んでいるなという実感をいたしました。分かりました。</w:t>
      </w:r>
    </w:p>
    <w:p w14:paraId="0BFE9CF2" w14:textId="77777777" w:rsidR="00C50B6B" w:rsidRDefault="00C50B6B" w:rsidP="00C50B6B">
      <w:pPr>
        <w:pStyle w:val="af5"/>
        <w:ind w:left="217" w:hanging="217"/>
      </w:pPr>
      <w:r>
        <w:rPr>
          <w:rFonts w:hint="eastAsia"/>
        </w:rPr>
        <w:t xml:space="preserve">　　それで、今、課長が、認知症の方が暮らしやすいまちづくりを目指しているというお話が出ましたけれども、認知症を自分ごととして捉えることが大事だと思うんですが、ちょっと再質問させていただきますが、以前、認知症サポーターの質問でキッズサポーターの話をしたんですね。まだ認知症という言葉が、まだ始まったばっかりだったので、早かったのかなという思いがしましたけれども、このキッズサポーターの育成の質問をしたときに、あまり前向きなご答弁をいただけてなかったんですが、この関係は何か進んでいらっしゃいますか。</w:t>
      </w:r>
    </w:p>
    <w:p w14:paraId="41D7A8B6" w14:textId="77777777" w:rsidR="00C50B6B" w:rsidRDefault="00C50B6B" w:rsidP="00C50B6B">
      <w:pPr>
        <w:pStyle w:val="af5"/>
        <w:ind w:left="217" w:hanging="217"/>
      </w:pPr>
      <w:r>
        <w:rPr>
          <w:rFonts w:ascii="ＭＳ ゴシック" w:eastAsia="ＭＳ ゴシック" w:hAnsi="ＭＳ ゴシック" w:hint="eastAsia"/>
        </w:rPr>
        <w:t>○議長（遠山隆雄君）</w:t>
      </w:r>
      <w:r>
        <w:rPr>
          <w:rFonts w:hint="eastAsia"/>
        </w:rPr>
        <w:t xml:space="preserve">　答弁願います。</w:t>
      </w:r>
    </w:p>
    <w:p w14:paraId="09701BD2" w14:textId="77777777" w:rsidR="00C50B6B" w:rsidRDefault="00C50B6B" w:rsidP="00C50B6B">
      <w:pPr>
        <w:pStyle w:val="af5"/>
        <w:ind w:left="217" w:hanging="217"/>
      </w:pPr>
      <w:r>
        <w:rPr>
          <w:rFonts w:hint="eastAsia"/>
        </w:rPr>
        <w:t xml:space="preserve">　　菊池保健福祉課長。</w:t>
      </w:r>
    </w:p>
    <w:p w14:paraId="2CE808A1" w14:textId="77777777" w:rsidR="00C50B6B" w:rsidRDefault="00C50B6B" w:rsidP="00C50B6B">
      <w:pPr>
        <w:pStyle w:val="af4"/>
        <w:ind w:leftChars="0" w:left="217" w:hanging="217"/>
      </w:pPr>
      <w:r>
        <w:rPr>
          <w:rFonts w:hint="eastAsia"/>
        </w:rPr>
        <w:t>〔保健福祉課長　菊池一成君登壇〕</w:t>
      </w:r>
    </w:p>
    <w:p w14:paraId="5C9FCAF3" w14:textId="77777777" w:rsidR="00C50B6B" w:rsidRDefault="00C50B6B" w:rsidP="00C50B6B">
      <w:pPr>
        <w:pStyle w:val="af5"/>
        <w:ind w:left="217" w:hanging="217"/>
      </w:pPr>
      <w:r>
        <w:rPr>
          <w:rFonts w:ascii="ＭＳ ゴシック" w:eastAsia="ＭＳ ゴシック" w:hAnsi="ＭＳ ゴシック" w:hint="eastAsia"/>
        </w:rPr>
        <w:t>○保健福祉課長（菊池一成君）</w:t>
      </w:r>
      <w:r>
        <w:rPr>
          <w:rFonts w:hint="eastAsia"/>
        </w:rPr>
        <w:t xml:space="preserve">　お答えいたします。</w:t>
      </w:r>
    </w:p>
    <w:p w14:paraId="7939AA89" w14:textId="77777777" w:rsidR="00C50B6B" w:rsidRDefault="00C50B6B" w:rsidP="00C50B6B">
      <w:pPr>
        <w:pStyle w:val="af5"/>
        <w:ind w:left="217" w:hanging="217"/>
      </w:pPr>
      <w:r>
        <w:rPr>
          <w:rFonts w:hint="eastAsia"/>
        </w:rPr>
        <w:t xml:space="preserve">　　キッズサポーター養成講座ということで、令和５年度より中学校３年生を対象に、認知症サポーター養成講座を開催しているところでございます。</w:t>
      </w:r>
    </w:p>
    <w:p w14:paraId="345036F1" w14:textId="77777777" w:rsidR="00C50B6B" w:rsidRDefault="00C50B6B" w:rsidP="00C50B6B">
      <w:pPr>
        <w:pStyle w:val="af5"/>
        <w:ind w:left="217" w:hanging="217"/>
      </w:pPr>
      <w:r>
        <w:rPr>
          <w:rFonts w:hint="eastAsia"/>
        </w:rPr>
        <w:t xml:space="preserve">　　現在、核家族化が進んでおりまして、高齢者と接する機会というのがなかなかもう少なく、お子さんたちですね、少なくっている状況だと思いますので、そこら辺、高齢者への思いやり等も培うというような意味合いも込めまして、今後もそのような事業を進めてまいりたいと、そのように考えております。</w:t>
      </w:r>
    </w:p>
    <w:p w14:paraId="0458880E" w14:textId="77777777" w:rsidR="00C50B6B" w:rsidRDefault="00C50B6B" w:rsidP="00C50B6B">
      <w:pPr>
        <w:pStyle w:val="af5"/>
        <w:ind w:left="217" w:hanging="217"/>
      </w:pPr>
      <w:r>
        <w:rPr>
          <w:rFonts w:hint="eastAsia"/>
        </w:rPr>
        <w:t xml:space="preserve">　　以上でございます。</w:t>
      </w:r>
    </w:p>
    <w:p w14:paraId="53684605" w14:textId="77777777" w:rsidR="00C50B6B" w:rsidRDefault="00C50B6B" w:rsidP="00C50B6B">
      <w:pPr>
        <w:pStyle w:val="af5"/>
        <w:ind w:left="217" w:hanging="217"/>
      </w:pPr>
      <w:r>
        <w:rPr>
          <w:rFonts w:ascii="ＭＳ ゴシック" w:eastAsia="ＭＳ ゴシック" w:hAnsi="ＭＳ ゴシック" w:hint="eastAsia"/>
        </w:rPr>
        <w:t>○議長（遠山隆雄君）</w:t>
      </w:r>
      <w:r>
        <w:rPr>
          <w:rFonts w:hint="eastAsia"/>
        </w:rPr>
        <w:t xml:space="preserve">　答弁が終わりました。</w:t>
      </w:r>
    </w:p>
    <w:p w14:paraId="62530BDA" w14:textId="77777777" w:rsidR="00C50B6B" w:rsidRDefault="00C50B6B" w:rsidP="00C50B6B">
      <w:pPr>
        <w:pStyle w:val="af5"/>
        <w:ind w:left="217" w:hanging="217"/>
      </w:pPr>
      <w:r>
        <w:rPr>
          <w:rFonts w:hint="eastAsia"/>
        </w:rPr>
        <w:lastRenderedPageBreak/>
        <w:t xml:space="preserve">　　12番、川島さゆり議員。</w:t>
      </w:r>
    </w:p>
    <w:p w14:paraId="26FA8276" w14:textId="77777777" w:rsidR="00C50B6B" w:rsidRDefault="00C50B6B" w:rsidP="00C50B6B">
      <w:pPr>
        <w:pStyle w:val="af4"/>
        <w:ind w:leftChars="0" w:left="217" w:hanging="217"/>
      </w:pPr>
      <w:r>
        <w:rPr>
          <w:rFonts w:hint="eastAsia"/>
        </w:rPr>
        <w:t>〔１２番　川島さゆり君登壇〕</w:t>
      </w:r>
    </w:p>
    <w:p w14:paraId="736BC1A8" w14:textId="77777777" w:rsidR="00C50B6B" w:rsidRDefault="00C50B6B" w:rsidP="00C50B6B">
      <w:pPr>
        <w:pStyle w:val="af5"/>
        <w:ind w:left="217" w:hanging="217"/>
      </w:pPr>
      <w:r>
        <w:rPr>
          <w:rFonts w:ascii="ＭＳ ゴシック" w:eastAsia="ＭＳ ゴシック" w:hAnsi="ＭＳ ゴシック" w:hint="eastAsia"/>
        </w:rPr>
        <w:t>○１２番（川島さゆり君）</w:t>
      </w:r>
      <w:r>
        <w:rPr>
          <w:rFonts w:hint="eastAsia"/>
        </w:rPr>
        <w:t xml:space="preserve">　分かりました。</w:t>
      </w:r>
    </w:p>
    <w:p w14:paraId="07F12D3D" w14:textId="77777777" w:rsidR="00C50B6B" w:rsidRDefault="00C50B6B" w:rsidP="00C50B6B">
      <w:pPr>
        <w:pStyle w:val="af5"/>
        <w:ind w:left="217" w:hanging="217"/>
      </w:pPr>
      <w:r>
        <w:rPr>
          <w:rFonts w:hint="eastAsia"/>
        </w:rPr>
        <w:t xml:space="preserve">　　中学校３年生、やっていただいたということで、大変ありがたいと思います。ご家族でなくても、おじいちゃん、おばあちゃんが認知症になってくる可能性がありますし、若年性認知症だと、周りの方にもいらっしゃる可能性がありますので、知識として知っていただいていることは大変大事かなと思いますので、今後も推し進めていただければと思います。</w:t>
      </w:r>
    </w:p>
    <w:p w14:paraId="4A614384" w14:textId="77777777" w:rsidR="00C50B6B" w:rsidRDefault="00C50B6B" w:rsidP="00C50B6B">
      <w:pPr>
        <w:pStyle w:val="af5"/>
        <w:ind w:left="217" w:hanging="217"/>
      </w:pPr>
      <w:r>
        <w:rPr>
          <w:rFonts w:hint="eastAsia"/>
        </w:rPr>
        <w:t xml:space="preserve">　　最後の質問に入ります。</w:t>
      </w:r>
    </w:p>
    <w:p w14:paraId="10680E4D" w14:textId="77777777" w:rsidR="00C50B6B" w:rsidRDefault="00C50B6B" w:rsidP="00C50B6B">
      <w:pPr>
        <w:pStyle w:val="af5"/>
        <w:ind w:left="217" w:hanging="217"/>
      </w:pPr>
      <w:r>
        <w:rPr>
          <w:rFonts w:hint="eastAsia"/>
        </w:rPr>
        <w:t xml:space="preserve">　　ここで認知症の人に優しいまちを目指している福岡市の事例をお話しいたします。福岡市のホームページで動画も配信していますので、もし、ご興味のある方は後でご覧いただきたいと思います。</w:t>
      </w:r>
    </w:p>
    <w:p w14:paraId="02F9504E" w14:textId="77777777" w:rsidR="00C50B6B" w:rsidRDefault="00C50B6B" w:rsidP="00C50B6B">
      <w:pPr>
        <w:pStyle w:val="af5"/>
        <w:ind w:left="217" w:hanging="217"/>
      </w:pPr>
      <w:r>
        <w:rPr>
          <w:rFonts w:hint="eastAsia"/>
        </w:rPr>
        <w:t xml:space="preserve">　　福岡市では、認知症の人とのコミュニケーションをスムーズに行う、このケア技法でありますユマニチュードの普及を行っております。このユマニチュードを通じた質の高いケアによりまして、認知症の方の生活の質の向上を図り、また、介護者の精神的、身体的な負担軽減を図ることを目的といたしまして、日本ユマニチュード学会というのがあるんですけれども、こちらが実施する認証制度というのも、高齢者施設等で取っていただけると支援をするということもやっております。また、市民講座のほかに、小中学校でも授業で活用しております。</w:t>
      </w:r>
    </w:p>
    <w:p w14:paraId="318A79E2" w14:textId="77777777" w:rsidR="00C50B6B" w:rsidRDefault="00C50B6B" w:rsidP="00C50B6B">
      <w:pPr>
        <w:pStyle w:val="af5"/>
        <w:ind w:left="217" w:hanging="217"/>
      </w:pPr>
      <w:r>
        <w:rPr>
          <w:rFonts w:hint="eastAsia"/>
        </w:rPr>
        <w:t xml:space="preserve">　　あくまで情報提供という角度でのこととなりますけれども、このようにユマニチュード講座を実践し、在宅介護や医療関係者、また、消防の救急関係者等でも講座を通して実績を出されております。</w:t>
      </w:r>
    </w:p>
    <w:p w14:paraId="287299C3" w14:textId="77777777" w:rsidR="00C50B6B" w:rsidRDefault="00C50B6B" w:rsidP="00C50B6B">
      <w:pPr>
        <w:pStyle w:val="af5"/>
        <w:ind w:left="217" w:hanging="217"/>
      </w:pPr>
      <w:r>
        <w:rPr>
          <w:rFonts w:hint="eastAsia"/>
        </w:rPr>
        <w:t xml:space="preserve">　　当町におきましても、既に認知症サポーター、先ほどお聞きしましたとおり、充実されていると思いますが、例えば、先ほど私が示しましたユマニチュード、下から触れる面積を多くとかですね、あと20分以上立てば寝たきりになりませんよとか、こういう参考になる部分も多々あると思いますが、まずは、研究をされてみてはいかがでしょうかということと、普及活動として住民講座として取り組めたらと思うのですけれども、いかがでしょうか。</w:t>
      </w:r>
    </w:p>
    <w:p w14:paraId="4F81A355" w14:textId="77777777" w:rsidR="00C50B6B" w:rsidRDefault="00C50B6B" w:rsidP="00C50B6B">
      <w:pPr>
        <w:pStyle w:val="af5"/>
        <w:ind w:left="217" w:hanging="217"/>
      </w:pPr>
      <w:r>
        <w:rPr>
          <w:rFonts w:ascii="ＭＳ ゴシック" w:eastAsia="ＭＳ ゴシック" w:hAnsi="ＭＳ ゴシック" w:hint="eastAsia"/>
        </w:rPr>
        <w:t>○議長（遠山隆雄君）</w:t>
      </w:r>
      <w:r>
        <w:rPr>
          <w:rFonts w:hint="eastAsia"/>
        </w:rPr>
        <w:t xml:space="preserve">　答弁願います。</w:t>
      </w:r>
    </w:p>
    <w:p w14:paraId="3B63D762" w14:textId="77777777" w:rsidR="00C50B6B" w:rsidRDefault="00C50B6B" w:rsidP="00C50B6B">
      <w:pPr>
        <w:pStyle w:val="af5"/>
        <w:ind w:left="217" w:hanging="217"/>
      </w:pPr>
      <w:r>
        <w:rPr>
          <w:rFonts w:hint="eastAsia"/>
        </w:rPr>
        <w:t xml:space="preserve">　　菊池保健福祉課長。</w:t>
      </w:r>
    </w:p>
    <w:p w14:paraId="004AACD6" w14:textId="77777777" w:rsidR="00C50B6B" w:rsidRDefault="00C50B6B" w:rsidP="00C50B6B">
      <w:pPr>
        <w:pStyle w:val="af4"/>
        <w:ind w:leftChars="0" w:left="217" w:hanging="217"/>
      </w:pPr>
      <w:r>
        <w:rPr>
          <w:rFonts w:hint="eastAsia"/>
        </w:rPr>
        <w:t>〔保健福祉課長　菊池一成君登壇〕</w:t>
      </w:r>
    </w:p>
    <w:p w14:paraId="4BD5463D" w14:textId="77777777" w:rsidR="00C50B6B" w:rsidRDefault="00C50B6B" w:rsidP="00C50B6B">
      <w:pPr>
        <w:pStyle w:val="af5"/>
        <w:ind w:left="217" w:hanging="217"/>
      </w:pPr>
      <w:r>
        <w:rPr>
          <w:rFonts w:ascii="ＭＳ ゴシック" w:eastAsia="ＭＳ ゴシック" w:hAnsi="ＭＳ ゴシック" w:hint="eastAsia"/>
        </w:rPr>
        <w:t>○保健福祉課長（菊池一成君）</w:t>
      </w:r>
      <w:r>
        <w:rPr>
          <w:rFonts w:hint="eastAsia"/>
        </w:rPr>
        <w:t xml:space="preserve">　お答えいたします。</w:t>
      </w:r>
    </w:p>
    <w:p w14:paraId="4FF46A5A" w14:textId="77777777" w:rsidR="00C50B6B" w:rsidRDefault="00C50B6B" w:rsidP="00C50B6B">
      <w:pPr>
        <w:pStyle w:val="af5"/>
        <w:ind w:left="217" w:hanging="217"/>
      </w:pPr>
      <w:r>
        <w:rPr>
          <w:rFonts w:hint="eastAsia"/>
        </w:rPr>
        <w:lastRenderedPageBreak/>
        <w:t xml:space="preserve">　　ユマニチュードの研究、講座の開催とのことでございますが、当町では、まずは認知症サポーター数を増やすこと。また、そのサポーターが地域で活躍できるよう、学んだ知識や理解をさらに深めるための認知症サポーターステップアップ研修の開催を進めていきたいと考えております。</w:t>
      </w:r>
    </w:p>
    <w:p w14:paraId="6EA0DEE7" w14:textId="77777777" w:rsidR="00C50B6B" w:rsidRDefault="00C50B6B" w:rsidP="00C50B6B">
      <w:pPr>
        <w:pStyle w:val="af5"/>
        <w:ind w:left="217" w:hanging="217"/>
      </w:pPr>
      <w:r>
        <w:rPr>
          <w:rFonts w:hint="eastAsia"/>
        </w:rPr>
        <w:t xml:space="preserve">　　しかしながら、認知症当事者と介護者が平等の立場で、自由と自立が尊重され、認知症患者と円滑にコミュニケーションを取るための４つの技法であるユマニチュードを学ぶことは、当事者やその家族と接する上で在宅介護等に有効的に生かせることから、今後、住民講座等に取り入れてまいりたいと考えております。</w:t>
      </w:r>
    </w:p>
    <w:p w14:paraId="2C942673" w14:textId="77777777" w:rsidR="00C50B6B" w:rsidRDefault="00C50B6B" w:rsidP="00C50B6B">
      <w:pPr>
        <w:pStyle w:val="af5"/>
        <w:ind w:left="217" w:hanging="217"/>
      </w:pPr>
      <w:r>
        <w:rPr>
          <w:rFonts w:hint="eastAsia"/>
        </w:rPr>
        <w:t xml:space="preserve">　　以上でございます。</w:t>
      </w:r>
    </w:p>
    <w:p w14:paraId="4A93DE39" w14:textId="77777777" w:rsidR="00C50B6B" w:rsidRDefault="00C50B6B" w:rsidP="00C50B6B">
      <w:pPr>
        <w:pStyle w:val="af5"/>
        <w:ind w:left="217" w:hanging="217"/>
      </w:pPr>
      <w:r>
        <w:rPr>
          <w:rFonts w:ascii="ＭＳ ゴシック" w:eastAsia="ＭＳ ゴシック" w:hAnsi="ＭＳ ゴシック" w:hint="eastAsia"/>
        </w:rPr>
        <w:t>○議長（遠山隆雄君）</w:t>
      </w:r>
      <w:r>
        <w:rPr>
          <w:rFonts w:hint="eastAsia"/>
        </w:rPr>
        <w:t xml:space="preserve">　答弁が終わりました。</w:t>
      </w:r>
    </w:p>
    <w:p w14:paraId="25C0FF62" w14:textId="77777777" w:rsidR="00C50B6B" w:rsidRDefault="00C50B6B" w:rsidP="00C50B6B">
      <w:pPr>
        <w:pStyle w:val="af5"/>
        <w:ind w:left="217" w:hanging="217"/>
      </w:pPr>
      <w:r>
        <w:rPr>
          <w:rFonts w:hint="eastAsia"/>
        </w:rPr>
        <w:t xml:space="preserve">　　12番、川島さゆり議員。</w:t>
      </w:r>
    </w:p>
    <w:p w14:paraId="781221CC" w14:textId="77777777" w:rsidR="00C50B6B" w:rsidRDefault="00C50B6B" w:rsidP="00C50B6B">
      <w:pPr>
        <w:pStyle w:val="af4"/>
        <w:ind w:leftChars="0" w:left="217" w:hanging="217"/>
      </w:pPr>
      <w:r>
        <w:rPr>
          <w:rFonts w:hint="eastAsia"/>
        </w:rPr>
        <w:t>〔１２番　川島さゆり君登壇〕</w:t>
      </w:r>
    </w:p>
    <w:p w14:paraId="6AA78F16" w14:textId="77777777" w:rsidR="00C50B6B" w:rsidRDefault="00C50B6B" w:rsidP="00C50B6B">
      <w:pPr>
        <w:pStyle w:val="af5"/>
        <w:ind w:left="217" w:hanging="217"/>
      </w:pPr>
      <w:r>
        <w:rPr>
          <w:rFonts w:ascii="ＭＳ ゴシック" w:eastAsia="ＭＳ ゴシック" w:hAnsi="ＭＳ ゴシック" w:hint="eastAsia"/>
        </w:rPr>
        <w:t>○１２番（川島さゆり君）</w:t>
      </w:r>
      <w:r>
        <w:rPr>
          <w:rFonts w:hint="eastAsia"/>
        </w:rPr>
        <w:t xml:space="preserve">　住民講座もやっていただけるということで、大変うれしく思いますけれども、先ほど来、ちょっと失礼なこと言いますけれども、プロの皆さん、例えば、ナースの方とか消防の救急隊の皆さんも接する機会があるわけですけれども、なかなかちょっと認知症サポーターだけだと、一生懸命やっていただいているんですけれども、さっきのちょっと漏れている部分がありまして、ほかにも４つだけじゃないんですよ、ユマニチュードって、ほかにもいっぱいありますので、もし、学ぶ機会があれば、そこで学んでいただけると、認知症の患者さんが、もしタイアップしたときに対処ができるかなと思いますので、ぜひとも住民講座、力を入れていただければと思います。</w:t>
      </w:r>
    </w:p>
    <w:p w14:paraId="39292220" w14:textId="72DB758D" w:rsidR="00C50B6B" w:rsidRDefault="00C50B6B" w:rsidP="00C50B6B">
      <w:pPr>
        <w:pStyle w:val="af5"/>
        <w:ind w:left="217" w:hanging="217"/>
      </w:pPr>
      <w:r>
        <w:rPr>
          <w:rFonts w:hint="eastAsia"/>
        </w:rPr>
        <w:t xml:space="preserve">　　最後になりましたけれども、ケアする人もされる人も笑顔、これはユマニチュードのこの福岡</w:t>
      </w:r>
      <w:r w:rsidR="00043258">
        <w:rPr>
          <w:rFonts w:hint="eastAsia"/>
        </w:rPr>
        <w:t>市</w:t>
      </w:r>
      <w:r>
        <w:rPr>
          <w:rFonts w:hint="eastAsia"/>
        </w:rPr>
        <w:t>の動画の中に出てきた言葉でございましたけれども、特にご苦労されています在宅介護をされているご家族に知っていただきまして、大変な思いをされていますので、寄り添っての支援の一助になればと思います。</w:t>
      </w:r>
    </w:p>
    <w:p w14:paraId="7A0EE503" w14:textId="77777777" w:rsidR="00C50B6B" w:rsidRDefault="00C50B6B" w:rsidP="00C50B6B">
      <w:pPr>
        <w:pStyle w:val="af5"/>
        <w:ind w:left="217" w:hanging="217"/>
      </w:pPr>
      <w:r>
        <w:rPr>
          <w:rFonts w:hint="eastAsia"/>
        </w:rPr>
        <w:t xml:space="preserve">　　以上で私の一般質問を終わります。</w:t>
      </w:r>
    </w:p>
    <w:p w14:paraId="2874978E" w14:textId="77777777" w:rsidR="00C50B6B" w:rsidRDefault="00C50B6B" w:rsidP="00C50B6B">
      <w:pPr>
        <w:pStyle w:val="af5"/>
        <w:ind w:left="217" w:hanging="217"/>
      </w:pPr>
    </w:p>
    <w:p w14:paraId="3396ED09" w14:textId="77777777" w:rsidR="00B46012" w:rsidRPr="00B46012" w:rsidRDefault="00B46012" w:rsidP="003E1D3B">
      <w:pPr>
        <w:rPr>
          <w:rFonts w:hint="eastAsia"/>
        </w:rPr>
      </w:pPr>
    </w:p>
    <w:sectPr w:rsidR="00B46012" w:rsidRPr="00B46012" w:rsidSect="00BF2B34">
      <w:footerReference w:type="default" r:id="rId6"/>
      <w:pgSz w:w="11906" w:h="16838" w:code="9"/>
      <w:pgMar w:top="1588" w:right="1304" w:bottom="1588" w:left="1474" w:header="851" w:footer="907" w:gutter="0"/>
      <w:pgNumType w:start="3"/>
      <w:cols w:space="425"/>
      <w:docGrid w:type="linesAndChars" w:linePitch="455" w:charSpace="14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32B935" w14:textId="77777777" w:rsidR="00814D86" w:rsidRDefault="00814D86">
      <w:r>
        <w:separator/>
      </w:r>
    </w:p>
  </w:endnote>
  <w:endnote w:type="continuationSeparator" w:id="0">
    <w:p w14:paraId="0E038E9B" w14:textId="77777777" w:rsidR="00814D86" w:rsidRDefault="00814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3B9983" w14:textId="77777777" w:rsidR="00585F97" w:rsidRDefault="003E1D3B">
    <w:pPr>
      <w:pStyle w:val="af1"/>
      <w:jc w:val="center"/>
    </w:pPr>
    <w:r>
      <w:rPr>
        <w:rStyle w:val="af3"/>
        <w:rFonts w:hint="eastAsia"/>
      </w:rPr>
      <w:t>－</w:t>
    </w:r>
    <w:r>
      <w:rPr>
        <w:rStyle w:val="af3"/>
      </w:rPr>
      <w:fldChar w:fldCharType="begin"/>
    </w:r>
    <w:r>
      <w:rPr>
        <w:rStyle w:val="af3"/>
      </w:rPr>
      <w:instrText xml:space="preserve"> PAGE </w:instrText>
    </w:r>
    <w:r>
      <w:rPr>
        <w:rStyle w:val="af3"/>
      </w:rPr>
      <w:fldChar w:fldCharType="separate"/>
    </w:r>
    <w:r>
      <w:rPr>
        <w:rStyle w:val="af3"/>
        <w:noProof/>
      </w:rPr>
      <w:t>26</w:t>
    </w:r>
    <w:r>
      <w:rPr>
        <w:rStyle w:val="af3"/>
      </w:rPr>
      <w:fldChar w:fldCharType="end"/>
    </w:r>
    <w:r>
      <w:rPr>
        <w:rStyle w:val="af3"/>
        <w:rFonts w:hint="eastAsia"/>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1B6751" w14:textId="77777777" w:rsidR="00814D86" w:rsidRDefault="00814D86">
      <w:r>
        <w:separator/>
      </w:r>
    </w:p>
  </w:footnote>
  <w:footnote w:type="continuationSeparator" w:id="0">
    <w:p w14:paraId="6A673D71" w14:textId="77777777" w:rsidR="00814D86" w:rsidRDefault="00814D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proofState w:spelling="clean"/>
  <w:attachedTemplate r:id="rId1"/>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3DC"/>
    <w:rsid w:val="00043258"/>
    <w:rsid w:val="0007568F"/>
    <w:rsid w:val="001626CE"/>
    <w:rsid w:val="001E4F7A"/>
    <w:rsid w:val="001F205E"/>
    <w:rsid w:val="002C2497"/>
    <w:rsid w:val="00305C4B"/>
    <w:rsid w:val="00322D7C"/>
    <w:rsid w:val="003E1D3B"/>
    <w:rsid w:val="004A3969"/>
    <w:rsid w:val="00515138"/>
    <w:rsid w:val="0057641F"/>
    <w:rsid w:val="00585F97"/>
    <w:rsid w:val="005A05B1"/>
    <w:rsid w:val="005A18AE"/>
    <w:rsid w:val="00604BEE"/>
    <w:rsid w:val="00653A96"/>
    <w:rsid w:val="006E3200"/>
    <w:rsid w:val="006F70C3"/>
    <w:rsid w:val="007F43DC"/>
    <w:rsid w:val="00814D86"/>
    <w:rsid w:val="008357F3"/>
    <w:rsid w:val="008429C0"/>
    <w:rsid w:val="00913B42"/>
    <w:rsid w:val="00977D92"/>
    <w:rsid w:val="009E4CE4"/>
    <w:rsid w:val="009F0326"/>
    <w:rsid w:val="00AB26AF"/>
    <w:rsid w:val="00B430D7"/>
    <w:rsid w:val="00B46012"/>
    <w:rsid w:val="00B6226C"/>
    <w:rsid w:val="00B97322"/>
    <w:rsid w:val="00BD469A"/>
    <w:rsid w:val="00BF2B34"/>
    <w:rsid w:val="00C41CBD"/>
    <w:rsid w:val="00C50B6B"/>
    <w:rsid w:val="00D27A0B"/>
    <w:rsid w:val="00D47337"/>
    <w:rsid w:val="00D978A8"/>
    <w:rsid w:val="00DA5601"/>
    <w:rsid w:val="00E13AAC"/>
    <w:rsid w:val="00EA32ED"/>
    <w:rsid w:val="00ED0C3B"/>
    <w:rsid w:val="00F177C9"/>
    <w:rsid w:val="00F46B9B"/>
    <w:rsid w:val="00F54C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16F7C04"/>
  <w15:docId w15:val="{ACD311C5-8BA3-4C30-864B-8BB5A168D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43DC"/>
    <w:pPr>
      <w:widowControl w:val="0"/>
      <w:jc w:val="both"/>
    </w:pPr>
    <w:rPr>
      <w:rFonts w:ascii="ＭＳ 明朝" w:eastAsia="ＭＳ 明朝" w:hAnsi="Century" w:cs="Times New Roman"/>
      <w:kern w:val="0"/>
      <w:szCs w:val="21"/>
    </w:rPr>
  </w:style>
  <w:style w:type="paragraph" w:styleId="1">
    <w:name w:val="heading 1"/>
    <w:basedOn w:val="a"/>
    <w:next w:val="a"/>
    <w:link w:val="10"/>
    <w:uiPriority w:val="9"/>
    <w:qFormat/>
    <w:pPr>
      <w:keepNext/>
      <w:outlineLvl w:val="0"/>
    </w:pPr>
    <w:rPr>
      <w:rFonts w:asciiTheme="majorHAnsi" w:eastAsiaTheme="majorEastAsia" w:hAnsiTheme="majorHAnsi" w:cstheme="majorBidi"/>
      <w:kern w:val="2"/>
      <w:sz w:val="24"/>
      <w:szCs w:val="24"/>
    </w:rPr>
  </w:style>
  <w:style w:type="paragraph" w:styleId="2">
    <w:name w:val="heading 2"/>
    <w:basedOn w:val="a"/>
    <w:next w:val="a"/>
    <w:link w:val="20"/>
    <w:uiPriority w:val="9"/>
    <w:unhideWhenUsed/>
    <w:qFormat/>
    <w:pPr>
      <w:keepNext/>
      <w:outlineLvl w:val="1"/>
    </w:pPr>
    <w:rPr>
      <w:rFonts w:asciiTheme="majorHAnsi" w:eastAsiaTheme="majorEastAsia" w:hAnsiTheme="majorHAnsi" w:cstheme="majorBidi"/>
      <w:kern w:val="2"/>
      <w:szCs w:val="22"/>
    </w:rPr>
  </w:style>
  <w:style w:type="paragraph" w:styleId="3">
    <w:name w:val="heading 3"/>
    <w:basedOn w:val="a"/>
    <w:next w:val="a"/>
    <w:link w:val="30"/>
    <w:uiPriority w:val="9"/>
    <w:unhideWhenUsed/>
    <w:qFormat/>
    <w:pPr>
      <w:keepNext/>
      <w:ind w:leftChars="400" w:left="400"/>
      <w:outlineLvl w:val="2"/>
    </w:pPr>
    <w:rPr>
      <w:rFonts w:asciiTheme="majorHAnsi" w:eastAsiaTheme="majorEastAsia" w:hAnsiTheme="majorHAnsi" w:cstheme="majorBidi"/>
      <w:kern w:val="2"/>
      <w:szCs w:val="22"/>
    </w:rPr>
  </w:style>
  <w:style w:type="paragraph" w:styleId="4">
    <w:name w:val="heading 4"/>
    <w:basedOn w:val="a"/>
    <w:next w:val="a"/>
    <w:link w:val="40"/>
    <w:uiPriority w:val="9"/>
    <w:unhideWhenUsed/>
    <w:qFormat/>
    <w:pPr>
      <w:keepNext/>
      <w:ind w:leftChars="400" w:left="400"/>
      <w:outlineLvl w:val="3"/>
    </w:pPr>
    <w:rPr>
      <w:rFonts w:asciiTheme="minorHAnsi" w:eastAsiaTheme="minorEastAsia" w:hAnsiTheme="minorHAnsi" w:cstheme="minorBidi"/>
      <w:b/>
      <w:bCs/>
      <w:kern w:val="2"/>
      <w:szCs w:val="22"/>
    </w:rPr>
  </w:style>
  <w:style w:type="paragraph" w:styleId="5">
    <w:name w:val="heading 5"/>
    <w:basedOn w:val="a"/>
    <w:next w:val="a"/>
    <w:link w:val="50"/>
    <w:uiPriority w:val="9"/>
    <w:unhideWhenUsed/>
    <w:qFormat/>
    <w:pPr>
      <w:keepNext/>
      <w:ind w:leftChars="800" w:left="800"/>
      <w:outlineLvl w:val="4"/>
    </w:pPr>
    <w:rPr>
      <w:rFonts w:asciiTheme="majorHAnsi" w:eastAsiaTheme="majorEastAsia" w:hAnsiTheme="majorHAnsi" w:cstheme="majorBidi"/>
      <w:kern w:val="2"/>
      <w:szCs w:val="22"/>
    </w:rPr>
  </w:style>
  <w:style w:type="paragraph" w:styleId="6">
    <w:name w:val="heading 6"/>
    <w:basedOn w:val="a"/>
    <w:next w:val="a"/>
    <w:link w:val="60"/>
    <w:uiPriority w:val="9"/>
    <w:unhideWhenUsed/>
    <w:qFormat/>
    <w:pPr>
      <w:keepNext/>
      <w:ind w:leftChars="800" w:left="800"/>
      <w:outlineLvl w:val="5"/>
    </w:pPr>
    <w:rPr>
      <w:rFonts w:asciiTheme="minorHAnsi" w:eastAsiaTheme="minorEastAsia" w:hAnsiTheme="minorHAnsi" w:cstheme="minorBidi"/>
      <w:b/>
      <w:bCs/>
      <w:kern w:val="2"/>
      <w:szCs w:val="22"/>
    </w:rPr>
  </w:style>
  <w:style w:type="paragraph" w:styleId="7">
    <w:name w:val="heading 7"/>
    <w:basedOn w:val="a"/>
    <w:next w:val="a"/>
    <w:link w:val="70"/>
    <w:uiPriority w:val="9"/>
    <w:unhideWhenUsed/>
    <w:qFormat/>
    <w:pPr>
      <w:keepNext/>
      <w:ind w:leftChars="800" w:left="800"/>
      <w:outlineLvl w:val="6"/>
    </w:pPr>
    <w:rPr>
      <w:rFonts w:asciiTheme="minorHAnsi" w:eastAsiaTheme="minorEastAsia" w:hAnsiTheme="minorHAnsi" w:cstheme="minorBidi"/>
      <w:kern w:val="2"/>
      <w:szCs w:val="22"/>
    </w:rPr>
  </w:style>
  <w:style w:type="paragraph" w:styleId="8">
    <w:name w:val="heading 8"/>
    <w:basedOn w:val="a"/>
    <w:next w:val="a"/>
    <w:link w:val="80"/>
    <w:uiPriority w:val="9"/>
    <w:unhideWhenUsed/>
    <w:qFormat/>
    <w:pPr>
      <w:keepNext/>
      <w:ind w:leftChars="1200" w:left="1200"/>
      <w:outlineLvl w:val="7"/>
    </w:pPr>
    <w:rPr>
      <w:rFonts w:asciiTheme="minorHAnsi" w:eastAsiaTheme="minorEastAsia" w:hAnsiTheme="minorHAnsi" w:cstheme="minorBidi"/>
      <w:kern w:val="2"/>
      <w:szCs w:val="22"/>
    </w:rPr>
  </w:style>
  <w:style w:type="paragraph" w:styleId="9">
    <w:name w:val="heading 9"/>
    <w:basedOn w:val="a"/>
    <w:next w:val="a"/>
    <w:link w:val="90"/>
    <w:uiPriority w:val="9"/>
    <w:unhideWhenUsed/>
    <w:qFormat/>
    <w:pPr>
      <w:keepNext/>
      <w:ind w:leftChars="1200" w:left="1200"/>
      <w:outlineLvl w:val="8"/>
    </w:pPr>
    <w:rPr>
      <w:rFonts w:asciiTheme="minorHAnsi" w:eastAsiaTheme="minorEastAsia" w:hAnsiTheme="minorHAnsi" w:cstheme="minorBidi"/>
      <w:kern w:val="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Pr>
      <w:rFonts w:asciiTheme="majorHAnsi" w:eastAsiaTheme="majorEastAsia" w:hAnsiTheme="majorHAnsi" w:cstheme="majorBidi"/>
      <w:sz w:val="24"/>
      <w:szCs w:val="24"/>
    </w:rPr>
  </w:style>
  <w:style w:type="character" w:customStyle="1" w:styleId="20">
    <w:name w:val="見出し 2 (文字)"/>
    <w:basedOn w:val="a0"/>
    <w:link w:val="2"/>
    <w:uiPriority w:val="9"/>
    <w:rPr>
      <w:rFonts w:asciiTheme="majorHAnsi" w:eastAsiaTheme="majorEastAsia" w:hAnsiTheme="majorHAnsi" w:cstheme="majorBidi"/>
    </w:rPr>
  </w:style>
  <w:style w:type="character" w:customStyle="1" w:styleId="30">
    <w:name w:val="見出し 3 (文字)"/>
    <w:basedOn w:val="a0"/>
    <w:link w:val="3"/>
    <w:uiPriority w:val="9"/>
    <w:rPr>
      <w:rFonts w:asciiTheme="majorHAnsi" w:eastAsiaTheme="majorEastAsia" w:hAnsiTheme="majorHAnsi" w:cstheme="majorBidi"/>
    </w:rPr>
  </w:style>
  <w:style w:type="character" w:customStyle="1" w:styleId="40">
    <w:name w:val="見出し 4 (文字)"/>
    <w:basedOn w:val="a0"/>
    <w:link w:val="4"/>
    <w:uiPriority w:val="9"/>
    <w:rPr>
      <w:b/>
      <w:bCs/>
    </w:rPr>
  </w:style>
  <w:style w:type="character" w:customStyle="1" w:styleId="50">
    <w:name w:val="見出し 5 (文字)"/>
    <w:basedOn w:val="a0"/>
    <w:link w:val="5"/>
    <w:uiPriority w:val="9"/>
    <w:rPr>
      <w:rFonts w:asciiTheme="majorHAnsi" w:eastAsiaTheme="majorEastAsia" w:hAnsiTheme="majorHAnsi" w:cstheme="majorBidi"/>
    </w:rPr>
  </w:style>
  <w:style w:type="character" w:customStyle="1" w:styleId="60">
    <w:name w:val="見出し 6 (文字)"/>
    <w:basedOn w:val="a0"/>
    <w:link w:val="6"/>
    <w:uiPriority w:val="9"/>
    <w:rPr>
      <w:b/>
      <w:bCs/>
    </w:rPr>
  </w:style>
  <w:style w:type="character" w:customStyle="1" w:styleId="70">
    <w:name w:val="見出し 7 (文字)"/>
    <w:basedOn w:val="a0"/>
    <w:link w:val="7"/>
    <w:uiPriority w:val="9"/>
  </w:style>
  <w:style w:type="character" w:customStyle="1" w:styleId="80">
    <w:name w:val="見出し 8 (文字)"/>
    <w:basedOn w:val="a0"/>
    <w:link w:val="8"/>
    <w:uiPriority w:val="9"/>
  </w:style>
  <w:style w:type="character" w:customStyle="1" w:styleId="90">
    <w:name w:val="見出し 9 (文字)"/>
    <w:basedOn w:val="a0"/>
    <w:link w:val="9"/>
    <w:uiPriority w:val="9"/>
  </w:style>
  <w:style w:type="paragraph" w:styleId="a3">
    <w:name w:val="Title"/>
    <w:basedOn w:val="a"/>
    <w:next w:val="a"/>
    <w:link w:val="a4"/>
    <w:uiPriority w:val="10"/>
    <w:qFormat/>
    <w:pPr>
      <w:spacing w:before="240" w:after="120"/>
      <w:jc w:val="center"/>
      <w:outlineLvl w:val="0"/>
    </w:pPr>
    <w:rPr>
      <w:rFonts w:asciiTheme="majorHAnsi" w:eastAsia="ＭＳ ゴシック" w:hAnsiTheme="majorHAnsi" w:cstheme="majorBidi"/>
      <w:kern w:val="2"/>
      <w:sz w:val="32"/>
      <w:szCs w:val="32"/>
    </w:rPr>
  </w:style>
  <w:style w:type="character" w:customStyle="1" w:styleId="a4">
    <w:name w:val="表題 (文字)"/>
    <w:basedOn w:val="a0"/>
    <w:link w:val="a3"/>
    <w:uiPriority w:val="10"/>
    <w:rPr>
      <w:rFonts w:asciiTheme="majorHAnsi" w:eastAsia="ＭＳ ゴシック" w:hAnsiTheme="majorHAnsi" w:cstheme="majorBidi"/>
      <w:sz w:val="32"/>
      <w:szCs w:val="32"/>
    </w:rPr>
  </w:style>
  <w:style w:type="paragraph" w:styleId="a5">
    <w:name w:val="Subtitle"/>
    <w:basedOn w:val="a"/>
    <w:next w:val="a"/>
    <w:link w:val="a6"/>
    <w:uiPriority w:val="11"/>
    <w:qFormat/>
    <w:pPr>
      <w:jc w:val="center"/>
      <w:outlineLvl w:val="1"/>
    </w:pPr>
    <w:rPr>
      <w:rFonts w:asciiTheme="majorHAnsi" w:eastAsia="ＭＳ ゴシック" w:hAnsiTheme="majorHAnsi" w:cstheme="majorBidi"/>
      <w:kern w:val="2"/>
      <w:sz w:val="24"/>
      <w:szCs w:val="24"/>
    </w:rPr>
  </w:style>
  <w:style w:type="character" w:customStyle="1" w:styleId="a6">
    <w:name w:val="副題 (文字)"/>
    <w:basedOn w:val="a0"/>
    <w:link w:val="a5"/>
    <w:uiPriority w:val="11"/>
    <w:rPr>
      <w:rFonts w:asciiTheme="majorHAnsi" w:eastAsia="ＭＳ ゴシック" w:hAnsiTheme="majorHAnsi" w:cstheme="majorBidi"/>
      <w:sz w:val="24"/>
      <w:szCs w:val="24"/>
    </w:rPr>
  </w:style>
  <w:style w:type="character" w:styleId="a7">
    <w:name w:val="Subtle Emphasis"/>
    <w:basedOn w:val="a0"/>
    <w:uiPriority w:val="19"/>
    <w:qFormat/>
    <w:rPr>
      <w:i/>
      <w:iCs/>
      <w:color w:val="808080" w:themeColor="text1" w:themeTint="7F"/>
    </w:rPr>
  </w:style>
  <w:style w:type="character" w:styleId="a8">
    <w:name w:val="Emphasis"/>
    <w:basedOn w:val="a0"/>
    <w:uiPriority w:val="20"/>
    <w:qFormat/>
    <w:rPr>
      <w:i/>
      <w:iCs/>
    </w:rPr>
  </w:style>
  <w:style w:type="character" w:styleId="21">
    <w:name w:val="Intense Emphasis"/>
    <w:basedOn w:val="a0"/>
    <w:uiPriority w:val="21"/>
    <w:qFormat/>
    <w:rPr>
      <w:b/>
      <w:bCs/>
      <w:i/>
      <w:iCs/>
      <w:color w:val="4F81BD" w:themeColor="accent1"/>
    </w:rPr>
  </w:style>
  <w:style w:type="character" w:styleId="a9">
    <w:name w:val="Strong"/>
    <w:basedOn w:val="a0"/>
    <w:uiPriority w:val="22"/>
    <w:qFormat/>
    <w:rPr>
      <w:b/>
      <w:bCs/>
    </w:rPr>
  </w:style>
  <w:style w:type="paragraph" w:styleId="aa">
    <w:name w:val="Quote"/>
    <w:basedOn w:val="a"/>
    <w:next w:val="a"/>
    <w:link w:val="ab"/>
    <w:uiPriority w:val="29"/>
    <w:qFormat/>
    <w:rPr>
      <w:rFonts w:asciiTheme="minorHAnsi" w:eastAsiaTheme="minorEastAsia" w:hAnsiTheme="minorHAnsi" w:cstheme="minorBidi"/>
      <w:i/>
      <w:iCs/>
      <w:color w:val="000000" w:themeColor="text1"/>
      <w:kern w:val="2"/>
      <w:szCs w:val="22"/>
    </w:rPr>
  </w:style>
  <w:style w:type="character" w:customStyle="1" w:styleId="ab">
    <w:name w:val="引用文 (文字)"/>
    <w:basedOn w:val="a0"/>
    <w:link w:val="aa"/>
    <w:uiPriority w:val="29"/>
    <w:rPr>
      <w:i/>
      <w:iCs/>
      <w:color w:val="000000" w:themeColor="text1"/>
    </w:rPr>
  </w:style>
  <w:style w:type="paragraph" w:styleId="22">
    <w:name w:val="Intense Quote"/>
    <w:basedOn w:val="a"/>
    <w:next w:val="a"/>
    <w:link w:val="23"/>
    <w:uiPriority w:val="30"/>
    <w:qFormat/>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kern w:val="2"/>
      <w:szCs w:val="22"/>
    </w:rPr>
  </w:style>
  <w:style w:type="character" w:customStyle="1" w:styleId="23">
    <w:name w:val="引用文 2 (文字)"/>
    <w:basedOn w:val="a0"/>
    <w:link w:val="22"/>
    <w:uiPriority w:val="30"/>
    <w:rPr>
      <w:b/>
      <w:bCs/>
      <w:i/>
      <w:iCs/>
      <w:color w:val="4F81BD" w:themeColor="accent1"/>
    </w:rPr>
  </w:style>
  <w:style w:type="character" w:styleId="ac">
    <w:name w:val="Subtle Reference"/>
    <w:basedOn w:val="a0"/>
    <w:uiPriority w:val="31"/>
    <w:qFormat/>
    <w:rPr>
      <w:smallCaps/>
      <w:color w:val="C0504D" w:themeColor="accent2"/>
      <w:u w:val="single"/>
    </w:rPr>
  </w:style>
  <w:style w:type="character" w:styleId="24">
    <w:name w:val="Intense Reference"/>
    <w:basedOn w:val="a0"/>
    <w:uiPriority w:val="32"/>
    <w:qFormat/>
    <w:rPr>
      <w:b/>
      <w:bCs/>
      <w:smallCaps/>
      <w:color w:val="C0504D" w:themeColor="accent2"/>
      <w:spacing w:val="5"/>
      <w:u w:val="single"/>
    </w:rPr>
  </w:style>
  <w:style w:type="character" w:styleId="ad">
    <w:name w:val="Book Title"/>
    <w:basedOn w:val="a0"/>
    <w:uiPriority w:val="33"/>
    <w:qFormat/>
    <w:rPr>
      <w:b/>
      <w:bCs/>
      <w:smallCaps/>
      <w:spacing w:val="5"/>
    </w:rPr>
  </w:style>
  <w:style w:type="paragraph" w:styleId="ae">
    <w:name w:val="List Paragraph"/>
    <w:basedOn w:val="a"/>
    <w:uiPriority w:val="34"/>
    <w:qFormat/>
    <w:pPr>
      <w:ind w:leftChars="400" w:left="840"/>
    </w:pPr>
    <w:rPr>
      <w:rFonts w:asciiTheme="minorHAnsi" w:eastAsiaTheme="minorEastAsia" w:hAnsiTheme="minorHAnsi" w:cstheme="minorBidi"/>
      <w:kern w:val="2"/>
      <w:szCs w:val="22"/>
    </w:rPr>
  </w:style>
  <w:style w:type="character" w:styleId="af">
    <w:name w:val="Hyperlink"/>
    <w:basedOn w:val="a0"/>
    <w:uiPriority w:val="99"/>
    <w:unhideWhenUsed/>
    <w:rPr>
      <w:color w:val="0000FF" w:themeColor="hyperlink"/>
      <w:u w:val="single"/>
    </w:rPr>
  </w:style>
  <w:style w:type="character" w:styleId="af0">
    <w:name w:val="FollowedHyperlink"/>
    <w:basedOn w:val="a0"/>
    <w:uiPriority w:val="99"/>
    <w:unhideWhenUsed/>
    <w:rPr>
      <w:color w:val="800080" w:themeColor="followedHyperlink"/>
      <w:u w:val="single"/>
    </w:rPr>
  </w:style>
  <w:style w:type="paragraph" w:styleId="af1">
    <w:name w:val="footer"/>
    <w:basedOn w:val="a"/>
    <w:link w:val="af2"/>
    <w:rsid w:val="007F43DC"/>
    <w:pPr>
      <w:tabs>
        <w:tab w:val="center" w:pos="4252"/>
        <w:tab w:val="right" w:pos="8504"/>
      </w:tabs>
      <w:snapToGrid w:val="0"/>
    </w:pPr>
  </w:style>
  <w:style w:type="character" w:customStyle="1" w:styleId="af2">
    <w:name w:val="フッター (文字)"/>
    <w:basedOn w:val="a0"/>
    <w:link w:val="af1"/>
    <w:rsid w:val="007F43DC"/>
    <w:rPr>
      <w:rFonts w:ascii="ＭＳ 明朝" w:eastAsia="ＭＳ 明朝" w:hAnsi="Century" w:cs="Times New Roman"/>
      <w:kern w:val="0"/>
      <w:szCs w:val="21"/>
    </w:rPr>
  </w:style>
  <w:style w:type="character" w:styleId="af3">
    <w:name w:val="page number"/>
    <w:basedOn w:val="a0"/>
    <w:rsid w:val="007F43DC"/>
  </w:style>
  <w:style w:type="paragraph" w:customStyle="1" w:styleId="af4">
    <w:name w:val="スタイル本文＠決まり語句"/>
    <w:basedOn w:val="a"/>
    <w:next w:val="af5"/>
    <w:link w:val="af6"/>
    <w:rsid w:val="007F43DC"/>
    <w:pPr>
      <w:wordWrap w:val="0"/>
      <w:autoSpaceDE w:val="0"/>
      <w:autoSpaceDN w:val="0"/>
      <w:adjustRightInd w:val="0"/>
      <w:ind w:leftChars="1000" w:left="1100" w:hangingChars="100" w:hanging="100"/>
    </w:pPr>
    <w:rPr>
      <w:rFonts w:hAnsi="ＭＳ 明朝"/>
    </w:rPr>
  </w:style>
  <w:style w:type="paragraph" w:customStyle="1" w:styleId="af7">
    <w:name w:val="スタイル本文＠見出し"/>
    <w:basedOn w:val="a"/>
    <w:next w:val="af5"/>
    <w:rsid w:val="007F43DC"/>
    <w:pPr>
      <w:autoSpaceDE w:val="0"/>
      <w:autoSpaceDN w:val="0"/>
      <w:adjustRightInd w:val="0"/>
      <w:ind w:leftChars="500" w:left="600" w:rightChars="500" w:right="500" w:hangingChars="100" w:hanging="100"/>
    </w:pPr>
    <w:rPr>
      <w:rFonts w:ascii="ＭＳ ゴシック" w:eastAsia="ＭＳ ゴシック" w:hAnsi="ＭＳ 明朝"/>
    </w:rPr>
  </w:style>
  <w:style w:type="paragraph" w:customStyle="1" w:styleId="af8">
    <w:name w:val="スタイル本文＠時間"/>
    <w:basedOn w:val="a"/>
    <w:next w:val="a"/>
    <w:rsid w:val="007F43DC"/>
    <w:pPr>
      <w:wordWrap w:val="0"/>
      <w:autoSpaceDE w:val="0"/>
      <w:autoSpaceDN w:val="0"/>
      <w:adjustRightInd w:val="0"/>
      <w:ind w:left="207" w:hangingChars="100" w:hanging="207"/>
      <w:jc w:val="center"/>
    </w:pPr>
    <w:rPr>
      <w:rFonts w:hAnsi="ＭＳ 明朝"/>
    </w:rPr>
  </w:style>
  <w:style w:type="paragraph" w:customStyle="1" w:styleId="af9">
    <w:name w:val="スタイル本文＠質問者"/>
    <w:basedOn w:val="a"/>
    <w:next w:val="a"/>
    <w:rsid w:val="007F43DC"/>
    <w:pPr>
      <w:wordWrap w:val="0"/>
      <w:autoSpaceDE w:val="0"/>
      <w:autoSpaceDN w:val="0"/>
      <w:adjustRightInd w:val="0"/>
      <w:ind w:leftChars="1000" w:left="2387" w:hangingChars="100" w:hanging="217"/>
    </w:pPr>
    <w:rPr>
      <w:rFonts w:ascii="ＭＳ ゴシック" w:eastAsia="ＭＳ ゴシック" w:hAnsi="ＭＳ ゴシック"/>
    </w:rPr>
  </w:style>
  <w:style w:type="paragraph" w:customStyle="1" w:styleId="af5">
    <w:name w:val="スタイル本文＠文章"/>
    <w:basedOn w:val="a"/>
    <w:link w:val="afa"/>
    <w:qFormat/>
    <w:rsid w:val="007F43DC"/>
    <w:pPr>
      <w:autoSpaceDE w:val="0"/>
      <w:autoSpaceDN w:val="0"/>
      <w:adjustRightInd w:val="0"/>
      <w:ind w:left="100" w:hangingChars="100" w:hanging="100"/>
    </w:pPr>
  </w:style>
  <w:style w:type="character" w:customStyle="1" w:styleId="afa">
    <w:name w:val="スタイル本文＠文章 (文字)"/>
    <w:link w:val="af5"/>
    <w:locked/>
    <w:rsid w:val="007F43DC"/>
    <w:rPr>
      <w:rFonts w:ascii="ＭＳ 明朝" w:eastAsia="ＭＳ 明朝" w:hAnsi="Century" w:cs="Times New Roman"/>
      <w:kern w:val="0"/>
      <w:szCs w:val="21"/>
    </w:rPr>
  </w:style>
  <w:style w:type="character" w:customStyle="1" w:styleId="af6">
    <w:name w:val="スタイル本文＠決まり語句 (文字)"/>
    <w:link w:val="af4"/>
    <w:rsid w:val="007F43DC"/>
    <w:rPr>
      <w:rFonts w:ascii="ＭＳ 明朝" w:eastAsia="ＭＳ 明朝" w:hAnsi="ＭＳ 明朝" w:cs="Times New Roman"/>
      <w:kern w:val="0"/>
      <w:szCs w:val="21"/>
    </w:rPr>
  </w:style>
  <w:style w:type="paragraph" w:styleId="afb">
    <w:name w:val="header"/>
    <w:basedOn w:val="a"/>
    <w:link w:val="afc"/>
    <w:rsid w:val="001E4F7A"/>
    <w:pPr>
      <w:tabs>
        <w:tab w:val="center" w:pos="4252"/>
        <w:tab w:val="right" w:pos="8504"/>
      </w:tabs>
      <w:snapToGrid w:val="0"/>
    </w:pPr>
  </w:style>
  <w:style w:type="character" w:customStyle="1" w:styleId="afc">
    <w:name w:val="ヘッダー (文字)"/>
    <w:basedOn w:val="a0"/>
    <w:link w:val="afb"/>
    <w:rsid w:val="001E4F7A"/>
    <w:rPr>
      <w:rFonts w:ascii="ＭＳ 明朝" w:eastAsia="ＭＳ 明朝" w:hAnsi="Century" w:cs="Times New Roman"/>
      <w:kern w:val="0"/>
      <w:szCs w:val="21"/>
    </w:rPr>
  </w:style>
  <w:style w:type="paragraph" w:styleId="afd">
    <w:name w:val="caption"/>
    <w:basedOn w:val="a"/>
    <w:next w:val="a"/>
    <w:qFormat/>
    <w:rsid w:val="001E4F7A"/>
    <w:pPr>
      <w:spacing w:before="120" w:after="240"/>
    </w:pPr>
    <w:rPr>
      <w:b/>
      <w:bCs/>
      <w:sz w:val="20"/>
      <w:szCs w:val="20"/>
    </w:rPr>
  </w:style>
  <w:style w:type="paragraph" w:styleId="afe">
    <w:name w:val="Date"/>
    <w:basedOn w:val="a"/>
    <w:next w:val="a"/>
    <w:link w:val="aff"/>
    <w:rsid w:val="001E4F7A"/>
  </w:style>
  <w:style w:type="character" w:customStyle="1" w:styleId="aff">
    <w:name w:val="日付 (文字)"/>
    <w:basedOn w:val="a0"/>
    <w:link w:val="afe"/>
    <w:rsid w:val="001E4F7A"/>
    <w:rPr>
      <w:rFonts w:ascii="ＭＳ 明朝" w:eastAsia="ＭＳ 明朝" w:hAnsi="Century" w:cs="Times New Roman"/>
      <w:kern w:val="0"/>
      <w:szCs w:val="21"/>
    </w:rPr>
  </w:style>
  <w:style w:type="paragraph" w:styleId="aff0">
    <w:name w:val="Body Text Indent"/>
    <w:basedOn w:val="a"/>
    <w:link w:val="aff1"/>
    <w:rsid w:val="001E4F7A"/>
    <w:pPr>
      <w:wordWrap w:val="0"/>
      <w:autoSpaceDE w:val="0"/>
      <w:autoSpaceDN w:val="0"/>
      <w:ind w:left="3472" w:hangingChars="1630" w:hanging="3472"/>
    </w:pPr>
    <w:rPr>
      <w:rFonts w:ascii="ＭＳ ゴシック" w:eastAsia="ＭＳ ゴシック" w:hAnsi="ＭＳ ゴシック"/>
    </w:rPr>
  </w:style>
  <w:style w:type="character" w:customStyle="1" w:styleId="aff1">
    <w:name w:val="本文インデント (文字)"/>
    <w:basedOn w:val="a0"/>
    <w:link w:val="aff0"/>
    <w:rsid w:val="001E4F7A"/>
    <w:rPr>
      <w:rFonts w:ascii="ＭＳ ゴシック" w:eastAsia="ＭＳ ゴシック" w:hAnsi="ＭＳ ゴシック" w:cs="Times New Roman"/>
      <w:kern w:val="0"/>
      <w:szCs w:val="21"/>
    </w:rPr>
  </w:style>
  <w:style w:type="paragraph" w:customStyle="1" w:styleId="aff2">
    <w:name w:val="スタイル本文＠記"/>
    <w:basedOn w:val="a"/>
    <w:next w:val="a"/>
    <w:rsid w:val="001E4F7A"/>
    <w:pPr>
      <w:wordWrap w:val="0"/>
      <w:autoSpaceDE w:val="0"/>
      <w:autoSpaceDN w:val="0"/>
      <w:adjustRightInd w:val="0"/>
      <w:ind w:left="207" w:hangingChars="100" w:hanging="207"/>
      <w:jc w:val="center"/>
    </w:pPr>
    <w:rPr>
      <w:rFonts w:hAnsi="ＭＳ 明朝"/>
    </w:rPr>
  </w:style>
  <w:style w:type="paragraph" w:customStyle="1" w:styleId="aff3">
    <w:name w:val="スタイル本文＠不規則発言"/>
    <w:basedOn w:val="a"/>
    <w:next w:val="af5"/>
    <w:rsid w:val="001E4F7A"/>
    <w:pPr>
      <w:wordWrap w:val="0"/>
      <w:autoSpaceDE w:val="0"/>
      <w:autoSpaceDN w:val="0"/>
      <w:adjustRightInd w:val="0"/>
      <w:ind w:leftChars="1000" w:left="1100" w:hangingChars="100" w:hanging="100"/>
    </w:pPr>
    <w:rPr>
      <w:rFonts w:hAnsi="ＭＳ 明朝"/>
    </w:rPr>
  </w:style>
  <w:style w:type="paragraph" w:customStyle="1" w:styleId="aff4">
    <w:name w:val="スタイル本文＠記事"/>
    <w:basedOn w:val="a"/>
    <w:rsid w:val="001E4F7A"/>
    <w:pPr>
      <w:autoSpaceDE w:val="0"/>
      <w:autoSpaceDN w:val="0"/>
      <w:adjustRightInd w:val="0"/>
      <w:ind w:left="700" w:hangingChars="700" w:hanging="700"/>
      <w:jc w:val="left"/>
    </w:pPr>
  </w:style>
  <w:style w:type="paragraph" w:customStyle="1" w:styleId="aff5">
    <w:name w:val="スタイル本文＠条文"/>
    <w:basedOn w:val="af5"/>
    <w:rsid w:val="001E4F7A"/>
    <w:pPr>
      <w:ind w:leftChars="100" w:left="200"/>
    </w:pPr>
  </w:style>
  <w:style w:type="paragraph" w:styleId="aff6">
    <w:name w:val="Note Heading"/>
    <w:basedOn w:val="a"/>
    <w:next w:val="a"/>
    <w:link w:val="aff7"/>
    <w:rsid w:val="001E4F7A"/>
    <w:pPr>
      <w:jc w:val="center"/>
    </w:pPr>
  </w:style>
  <w:style w:type="character" w:customStyle="1" w:styleId="aff7">
    <w:name w:val="記 (文字)"/>
    <w:basedOn w:val="a0"/>
    <w:link w:val="aff6"/>
    <w:rsid w:val="001E4F7A"/>
    <w:rPr>
      <w:rFonts w:ascii="ＭＳ 明朝" w:eastAsia="ＭＳ 明朝" w:hAnsi="Century" w:cs="Times New Roman"/>
      <w:kern w:val="0"/>
      <w:szCs w:val="21"/>
    </w:rPr>
  </w:style>
  <w:style w:type="paragraph" w:customStyle="1" w:styleId="aff8">
    <w:name w:val="まえ"/>
    <w:rsid w:val="001E4F7A"/>
    <w:pPr>
      <w:widowControl w:val="0"/>
      <w:autoSpaceDE w:val="0"/>
      <w:autoSpaceDN w:val="0"/>
      <w:adjustRightInd w:val="0"/>
      <w:ind w:left="220" w:hangingChars="100" w:hanging="220"/>
      <w:jc w:val="both"/>
    </w:pPr>
    <w:rPr>
      <w:rFonts w:ascii="ＭＳ 明朝" w:eastAsia="ＭＳ 明朝" w:hAnsi="ＭＳ 明朝" w:cs="ＭＳ 明朝"/>
      <w:kern w:val="0"/>
      <w:sz w:val="22"/>
    </w:rPr>
  </w:style>
  <w:style w:type="paragraph" w:styleId="HTML">
    <w:name w:val="HTML Preformatted"/>
    <w:basedOn w:val="a"/>
    <w:link w:val="HTML0"/>
    <w:uiPriority w:val="99"/>
    <w:unhideWhenUsed/>
    <w:rsid w:val="001E4F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sz w:val="24"/>
      <w:szCs w:val="24"/>
    </w:rPr>
  </w:style>
  <w:style w:type="character" w:customStyle="1" w:styleId="HTML0">
    <w:name w:val="HTML 書式付き (文字)"/>
    <w:basedOn w:val="a0"/>
    <w:link w:val="HTML"/>
    <w:uiPriority w:val="99"/>
    <w:rsid w:val="001E4F7A"/>
    <w:rPr>
      <w:rFonts w:ascii="ＭＳ ゴシック" w:eastAsia="ＭＳ ゴシック" w:hAnsi="ＭＳ ゴシック" w:cs="ＭＳ 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1514271">
      <w:bodyDiv w:val="1"/>
      <w:marLeft w:val="0"/>
      <w:marRight w:val="0"/>
      <w:marTop w:val="0"/>
      <w:marBottom w:val="0"/>
      <w:divBdr>
        <w:top w:val="none" w:sz="0" w:space="0" w:color="auto"/>
        <w:left w:val="none" w:sz="0" w:space="0" w:color="auto"/>
        <w:bottom w:val="none" w:sz="0" w:space="0" w:color="auto"/>
        <w:right w:val="none" w:sz="0" w:space="0" w:color="auto"/>
      </w:divBdr>
    </w:div>
    <w:div w:id="140078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41\Word%202010%20loo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Word 2010 look</Template>
  <TotalTime>12</TotalTime>
  <Pages>56</Pages>
  <Words>7570</Words>
  <Characters>43151</Characters>
  <Application>Microsoft Office Word</Application>
  <DocSecurity>0</DocSecurity>
  <Lines>359</Lines>
  <Paragraphs>101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軽井沢町</dc:creator>
  <cp:keywords/>
  <dc:description/>
  <cp:lastModifiedBy>さゆり 川島</cp:lastModifiedBy>
  <cp:revision>22</cp:revision>
  <dcterms:created xsi:type="dcterms:W3CDTF">2024-06-18T11:37:00Z</dcterms:created>
  <dcterms:modified xsi:type="dcterms:W3CDTF">2024-09-21T02:40:00Z</dcterms:modified>
</cp:coreProperties>
</file>